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F14" w:rsidP="4381DAA0" w:rsidRDefault="00997F14" w14:paraId="5F16C62C" w14:textId="34092343">
      <w:pPr>
        <w:pStyle w:val="Normalny"/>
        <w:spacing w:after="200" w:line="240" w:lineRule="auto"/>
        <w:jc w:val="right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</w:pPr>
      <w:r w:rsidRPr="4381DAA0" w:rsidR="00997F14">
        <w:rPr>
          <w:rFonts w:ascii="Corbel" w:hAnsi="Corbel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381DAA0" w:rsidR="1B192D87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l-PL"/>
        </w:rPr>
        <w:t>Załącznik nr 1.5 do Zarządzenia Rektora UR nr 7/2023</w:t>
      </w:r>
    </w:p>
    <w:p w:rsidR="1B192D87" w:rsidP="4381DAA0" w:rsidRDefault="1B192D87" w14:paraId="37EA8EEE" w14:textId="099D5631">
      <w:pPr>
        <w:spacing w:after="0" w:line="240" w:lineRule="auto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381DAA0" w:rsidR="1B192D87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SYLABUS</w:t>
      </w:r>
    </w:p>
    <w:p w:rsidR="1B192D87" w:rsidP="4381DAA0" w:rsidRDefault="1B192D87" w14:paraId="3C822373" w14:textId="2A78DADF">
      <w:pPr>
        <w:spacing w:after="0" w:line="240" w:lineRule="exact"/>
        <w:jc w:val="center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</w:pPr>
      <w:r w:rsidRPr="4381DAA0" w:rsidR="1B192D87">
        <w:rPr>
          <w:rFonts w:ascii="Corbel" w:hAnsi="Corbel" w:eastAsia="Corbel" w:cs="Corbel"/>
          <w:b w:val="1"/>
          <w:bCs w:val="1"/>
          <w:i w:val="0"/>
          <w:iCs w:val="0"/>
          <w:smallCaps w:val="1"/>
          <w:noProof w:val="0"/>
          <w:color w:val="000000" w:themeColor="text1" w:themeTint="FF" w:themeShade="FF"/>
          <w:sz w:val="24"/>
          <w:szCs w:val="24"/>
          <w:lang w:val="pl-PL"/>
        </w:rPr>
        <w:t>dotyczy cyklu kształcenia 2023/2024 - 2025/2026</w:t>
      </w:r>
    </w:p>
    <w:p w:rsidR="1B192D87" w:rsidP="4381DAA0" w:rsidRDefault="1B192D87" w14:paraId="230928DF" w14:textId="5456DDEE">
      <w:pPr>
        <w:spacing w:after="0" w:line="240" w:lineRule="exact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4381DAA0" w:rsidR="1B192D87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 xml:space="preserve">                                                                                                             </w:t>
      </w:r>
      <w:r>
        <w:tab/>
      </w:r>
      <w:r w:rsidRPr="4381DAA0" w:rsidR="1B192D87">
        <w:rPr>
          <w:rFonts w:ascii="Corbel" w:hAnsi="Corbel" w:eastAsia="Corbel" w:cs="Corbe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4"/>
          <w:szCs w:val="24"/>
          <w:lang w:val="pl-PL"/>
        </w:rPr>
        <w:t>(skrajne daty</w:t>
      </w:r>
      <w:r w:rsidRPr="4381DAA0" w:rsidR="1B192D87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)</w:t>
      </w:r>
    </w:p>
    <w:p w:rsidR="1B192D87" w:rsidP="4381DAA0" w:rsidRDefault="1B192D87" w14:paraId="7DEE1DD6" w14:textId="4081B4A3">
      <w:pPr>
        <w:spacing w:after="0" w:line="240" w:lineRule="exact"/>
        <w:ind w:left="3540" w:firstLine="0"/>
        <w:jc w:val="both"/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4381DAA0" w:rsidR="1B192D87">
        <w:rPr>
          <w:rFonts w:ascii="Corbel" w:hAnsi="Corbel" w:eastAsia="Corbel" w:cs="Corbe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Rok akademicki 2024/2025</w:t>
      </w:r>
    </w:p>
    <w:p w:rsidR="4381DAA0" w:rsidP="4381DAA0" w:rsidRDefault="4381DAA0" w14:paraId="2FD7EA8C" w14:textId="3C0BD1D1">
      <w:pPr>
        <w:pStyle w:val="Normalny"/>
        <w:spacing w:line="240" w:lineRule="auto"/>
        <w:jc w:val="right"/>
      </w:pPr>
    </w:p>
    <w:p w:rsidRPr="009A60B5" w:rsidR="0085747A" w:rsidP="009C54AE" w:rsidRDefault="0071620A" w14:paraId="699F1F92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A60B5">
        <w:rPr>
          <w:rFonts w:ascii="Corbel" w:hAnsi="Corbel"/>
          <w:szCs w:val="24"/>
        </w:rPr>
        <w:t xml:space="preserve">1. </w:t>
      </w:r>
      <w:r w:rsidRPr="009A60B5" w:rsidR="0085747A">
        <w:rPr>
          <w:rFonts w:ascii="Corbel" w:hAnsi="Corbel"/>
          <w:szCs w:val="24"/>
        </w:rPr>
        <w:t xml:space="preserve">Podstawowe </w:t>
      </w:r>
      <w:r w:rsidRPr="009A60B5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A60B5" w:rsidR="0085747A" w:rsidTr="4381DAA0" w14:paraId="1F16B04E" w14:textId="77777777">
        <w:tc>
          <w:tcPr>
            <w:tcW w:w="2694" w:type="dxa"/>
            <w:tcMar/>
            <w:vAlign w:val="center"/>
          </w:tcPr>
          <w:p w:rsidRPr="009A60B5" w:rsidR="0085747A" w:rsidP="009C54AE" w:rsidRDefault="00C05F44" w14:paraId="188B1E4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2C143A8B" w14:textId="5593F5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color w:val="auto"/>
                <w:sz w:val="22"/>
              </w:rPr>
              <w:t xml:space="preserve">Podstawy prawa karnego </w:t>
            </w:r>
          </w:p>
        </w:tc>
      </w:tr>
      <w:tr w:rsidRPr="009A60B5" w:rsidR="0085747A" w:rsidTr="4381DAA0" w14:paraId="04F921E4" w14:textId="77777777">
        <w:tc>
          <w:tcPr>
            <w:tcW w:w="2694" w:type="dxa"/>
            <w:tcMar/>
            <w:vAlign w:val="center"/>
          </w:tcPr>
          <w:p w:rsidRPr="009A60B5" w:rsidR="0085747A" w:rsidP="009C54AE" w:rsidRDefault="00C05F44" w14:paraId="447650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Kod przedmiotu</w:t>
            </w:r>
            <w:r w:rsidRPr="009A60B5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55279A" w14:paraId="09FE89CD" w14:textId="19E796D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F7C60">
              <w:rPr>
                <w:rFonts w:ascii="Corbel" w:hAnsi="Corbel"/>
                <w:b w:val="0"/>
                <w:sz w:val="24"/>
                <w:szCs w:val="24"/>
              </w:rPr>
              <w:t>ASO 17</w:t>
            </w:r>
          </w:p>
        </w:tc>
      </w:tr>
      <w:tr w:rsidRPr="009A60B5" w:rsidR="0085747A" w:rsidTr="4381DAA0" w14:paraId="42A70F97" w14:textId="77777777">
        <w:tc>
          <w:tcPr>
            <w:tcW w:w="2694" w:type="dxa"/>
            <w:tcMar/>
            <w:vAlign w:val="center"/>
          </w:tcPr>
          <w:p w:rsidRPr="009A60B5" w:rsidR="0085747A" w:rsidP="00EA4832" w:rsidRDefault="0085747A" w14:paraId="6495E5F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</w:t>
            </w:r>
            <w:r w:rsidRPr="009A60B5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C64FA7" w14:paraId="65A33EA4" w14:textId="1C4E801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A60B5" w:rsidR="0085747A" w:rsidTr="4381DAA0" w14:paraId="0EE260EF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1E0DF0E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17E031C7" w14:textId="353E10E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Zakład Prawa Karnego</w:t>
            </w:r>
            <w:r w:rsidR="00C64FA7">
              <w:rPr>
                <w:rFonts w:ascii="Corbel" w:hAnsi="Corbel"/>
                <w:b w:val="0"/>
                <w:sz w:val="24"/>
                <w:szCs w:val="24"/>
              </w:rPr>
              <w:t>, Instytut Nauk Prawnych</w:t>
            </w:r>
          </w:p>
        </w:tc>
      </w:tr>
      <w:tr w:rsidRPr="009A60B5" w:rsidR="0085747A" w:rsidTr="4381DAA0" w14:paraId="54F8F7C5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1DAD68C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209A27E3" w14:textId="463B4F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  <w:bookmarkStart w:name="_GoBack" w:id="0"/>
            <w:bookmarkEnd w:id="0"/>
          </w:p>
        </w:tc>
      </w:tr>
      <w:tr w:rsidRPr="009A60B5" w:rsidR="0085747A" w:rsidTr="4381DAA0" w14:paraId="5DD80AC0" w14:textId="77777777">
        <w:tc>
          <w:tcPr>
            <w:tcW w:w="2694" w:type="dxa"/>
            <w:tcMar/>
            <w:vAlign w:val="center"/>
          </w:tcPr>
          <w:p w:rsidRPr="009A60B5" w:rsidR="0085747A" w:rsidP="009C54AE" w:rsidRDefault="00DE4A14" w14:paraId="6E4625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1410A6B4" w14:textId="44B9CD0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Pr="009A60B5" w:rsidR="0085747A" w:rsidTr="4381DAA0" w14:paraId="4F8EFCEC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44214CE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4C901C00" w14:textId="177D284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A60B5" w:rsidR="0085747A" w:rsidTr="4381DAA0" w14:paraId="7C4408AB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3B89CA2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55070B" w14:paraId="301DA4B2" w14:textId="74A46A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Pr="009A60B5" w:rsidR="007019D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A60B5" w:rsidR="0085747A" w:rsidTr="4381DAA0" w14:paraId="4B96F7DC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590D77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Rok i semestr</w:t>
            </w:r>
            <w:r w:rsidRPr="009A60B5" w:rsidR="0030395F">
              <w:rPr>
                <w:rFonts w:ascii="Corbel" w:hAnsi="Corbel"/>
                <w:sz w:val="24"/>
                <w:szCs w:val="24"/>
              </w:rPr>
              <w:t>/y</w:t>
            </w:r>
            <w:r w:rsidRPr="009A60B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74A7272E" w14:textId="5FFAB75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Rok II, semestr </w:t>
            </w:r>
            <w:r w:rsidR="00497B72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Pr="009A60B5" w:rsidR="0085747A" w:rsidTr="4381DAA0" w14:paraId="24499E04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79AF9F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7019DE" w14:paraId="6180C670" w14:textId="0E6305D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Pr="009A60B5" w:rsidR="00923D7D" w:rsidTr="4381DAA0" w14:paraId="4973EABC" w14:textId="77777777">
        <w:tc>
          <w:tcPr>
            <w:tcW w:w="2694" w:type="dxa"/>
            <w:tcMar/>
            <w:vAlign w:val="center"/>
          </w:tcPr>
          <w:p w:rsidRPr="009A60B5" w:rsidR="00923D7D" w:rsidP="009C54AE" w:rsidRDefault="00923D7D" w14:paraId="373FC5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A60B5" w:rsidR="00923D7D" w:rsidP="009C54AE" w:rsidRDefault="007019DE" w14:paraId="24862631" w14:textId="0F70CE9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Pr="009A60B5" w:rsidR="0085747A" w:rsidTr="4381DAA0" w14:paraId="3129F162" w14:textId="77777777">
        <w:tc>
          <w:tcPr>
            <w:tcW w:w="2694" w:type="dxa"/>
            <w:tcMar/>
            <w:vAlign w:val="center"/>
          </w:tcPr>
          <w:p w:rsidRPr="009A60B5" w:rsidR="0085747A" w:rsidP="009C54AE" w:rsidRDefault="0085747A" w14:paraId="7F010C5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A60B5" w:rsidR="0085747A" w:rsidP="009C54AE" w:rsidRDefault="0055279A" w14:paraId="6642F124" w14:textId="023889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Pr="009A60B5" w:rsidR="0085747A" w:rsidTr="4381DAA0" w14:paraId="7B0B7492" w14:textId="77777777">
        <w:tc>
          <w:tcPr>
            <w:tcW w:w="2694" w:type="dxa"/>
            <w:tcMar/>
            <w:vAlign w:val="center"/>
          </w:tcPr>
          <w:p w:rsidRPr="00CC14D0" w:rsidR="0085747A" w:rsidP="009C54AE" w:rsidRDefault="0085747A" w14:paraId="311E07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C14D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CC14D0" w:rsidR="0085747A" w:rsidP="4381DAA0" w:rsidRDefault="00CC14D0" w14:paraId="4F89BDD5" w14:textId="698786B6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381DAA0" w:rsidR="00CC14D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dr hab. Anna Golonka, prof. </w:t>
            </w:r>
            <w:r w:rsidRPr="4381DAA0" w:rsidR="00CC14D0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 xml:space="preserve">UR, </w:t>
            </w:r>
            <w:r w:rsidRPr="4381DAA0" w:rsidR="0055279A">
              <w:rPr>
                <w:rFonts w:ascii="Corbel" w:hAnsi="Corbel"/>
                <w:b w:val="0"/>
                <w:bCs w:val="0"/>
                <w:sz w:val="24"/>
                <w:szCs w:val="24"/>
              </w:rPr>
              <w:t>dr</w:t>
            </w:r>
            <w:r w:rsidRPr="4381DAA0" w:rsidR="0055279A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Dorota Habrat, </w:t>
            </w:r>
          </w:p>
          <w:p w:rsidRPr="00CC14D0" w:rsidR="0085747A" w:rsidP="4381DAA0" w:rsidRDefault="00CC14D0" w14:paraId="680DF8B7" w14:textId="7D225750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4381DAA0" w:rsidR="0055279A">
              <w:rPr>
                <w:rFonts w:ascii="Corbel" w:hAnsi="Corbel"/>
                <w:b w:val="0"/>
                <w:bCs w:val="0"/>
                <w:sz w:val="24"/>
                <w:szCs w:val="24"/>
              </w:rPr>
              <w:t>dr Małgorzata Trybus, dr Katarzyna Czeszejko-Sochacka</w:t>
            </w:r>
          </w:p>
        </w:tc>
      </w:tr>
    </w:tbl>
    <w:p w:rsidRPr="009A60B5" w:rsidR="0085747A" w:rsidP="009C54AE" w:rsidRDefault="0085747A" w14:paraId="0183FB0E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* </w:t>
      </w:r>
      <w:r w:rsidRPr="009A60B5">
        <w:rPr>
          <w:rFonts w:ascii="Corbel" w:hAnsi="Corbel"/>
          <w:i/>
          <w:sz w:val="24"/>
          <w:szCs w:val="24"/>
        </w:rPr>
        <w:t>-</w:t>
      </w:r>
      <w:r w:rsidRPr="009A60B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9A60B5" w:rsidR="00B90885">
        <w:rPr>
          <w:rFonts w:ascii="Corbel" w:hAnsi="Corbel"/>
          <w:b w:val="0"/>
          <w:sz w:val="24"/>
          <w:szCs w:val="24"/>
        </w:rPr>
        <w:t>e,</w:t>
      </w:r>
      <w:r w:rsidRPr="009A60B5">
        <w:rPr>
          <w:rFonts w:ascii="Corbel" w:hAnsi="Corbel"/>
          <w:i/>
          <w:sz w:val="24"/>
          <w:szCs w:val="24"/>
        </w:rPr>
        <w:t xml:space="preserve"> </w:t>
      </w:r>
      <w:r w:rsidRPr="009A60B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9A60B5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A60B5" w:rsidR="00923D7D" w:rsidP="009C54AE" w:rsidRDefault="00923D7D" w14:paraId="3F42FED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A60B5" w:rsidR="0085747A" w:rsidP="009C54AE" w:rsidRDefault="0085747A" w14:paraId="08380F4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1.</w:t>
      </w:r>
      <w:r w:rsidRPr="009A60B5" w:rsidR="00E22FBC">
        <w:rPr>
          <w:rFonts w:ascii="Corbel" w:hAnsi="Corbel"/>
          <w:sz w:val="24"/>
          <w:szCs w:val="24"/>
        </w:rPr>
        <w:t>1</w:t>
      </w:r>
      <w:r w:rsidRPr="009A60B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A60B5" w:rsidR="00923D7D" w:rsidP="009C54AE" w:rsidRDefault="00923D7D" w14:paraId="69AF9F96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00"/>
        <w:gridCol w:w="752"/>
        <w:gridCol w:w="821"/>
        <w:gridCol w:w="763"/>
        <w:gridCol w:w="948"/>
        <w:gridCol w:w="1189"/>
        <w:gridCol w:w="1505"/>
      </w:tblGrid>
      <w:tr w:rsidRPr="009A60B5" w:rsidR="00015B8F" w:rsidTr="4381DAA0" w14:paraId="584232D4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015B8F" w:rsidP="009C54AE" w:rsidRDefault="00015B8F" w14:paraId="118A3A8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Semestr</w:t>
            </w:r>
          </w:p>
          <w:p w:rsidRPr="009A60B5" w:rsidR="00015B8F" w:rsidP="009C54AE" w:rsidRDefault="002B5EA0" w14:paraId="7EF4EC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(</w:t>
            </w:r>
            <w:r w:rsidRPr="009A60B5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152C083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554457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39E2D56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4E213A9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6BD278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045FA39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641450D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7A6E38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A60B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A60B5" w:rsidR="00015B8F" w:rsidP="009C54AE" w:rsidRDefault="00015B8F" w14:paraId="71800B6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A60B5">
              <w:rPr>
                <w:rFonts w:ascii="Corbel" w:hAnsi="Corbel"/>
                <w:b/>
                <w:szCs w:val="24"/>
              </w:rPr>
              <w:t>Liczba pkt</w:t>
            </w:r>
            <w:r w:rsidRPr="009A60B5" w:rsidR="00B90885">
              <w:rPr>
                <w:rFonts w:ascii="Corbel" w:hAnsi="Corbel"/>
                <w:b/>
                <w:szCs w:val="24"/>
              </w:rPr>
              <w:t>.</w:t>
            </w:r>
            <w:r w:rsidRPr="009A60B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A60B5" w:rsidR="00015B8F" w:rsidTr="4381DAA0" w14:paraId="79770B27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015B8F" w:rsidP="009C54AE" w:rsidRDefault="006E62C7" w14:paraId="7EA4C2B5" w14:textId="4EB0E7F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4C6F0E" w14:paraId="11CE95D7" w14:textId="3C09D4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381DAA0" w:rsidR="004C6F0E">
              <w:rPr>
                <w:rFonts w:ascii="Corbel" w:hAnsi="Corbel"/>
                <w:sz w:val="24"/>
                <w:szCs w:val="24"/>
              </w:rPr>
              <w:t xml:space="preserve">30 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3D5704CA" w14:textId="6294802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4E5F8F4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43076A3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0E834D6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5E3E08F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0CEAD8AE" w14:textId="3E158FA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015B8F" w14:paraId="288742B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A60B5" w:rsidR="00015B8F" w:rsidP="009C54AE" w:rsidRDefault="00362AD0" w14:paraId="6817F0A0" w14:textId="16D91B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A60B5" w:rsidR="00923D7D" w:rsidP="009C54AE" w:rsidRDefault="00923D7D" w14:paraId="067474D0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A60B5" w:rsidR="0085747A" w:rsidP="00F83B28" w:rsidRDefault="0085747A" w14:paraId="3CB210F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1.</w:t>
      </w:r>
      <w:r w:rsidRPr="009A60B5" w:rsidR="00E22FBC">
        <w:rPr>
          <w:rFonts w:ascii="Corbel" w:hAnsi="Corbel"/>
          <w:smallCaps w:val="0"/>
          <w:szCs w:val="24"/>
        </w:rPr>
        <w:t>2</w:t>
      </w:r>
      <w:r w:rsidRPr="009A60B5" w:rsidR="00F83B28">
        <w:rPr>
          <w:rFonts w:ascii="Corbel" w:hAnsi="Corbel"/>
          <w:smallCaps w:val="0"/>
          <w:szCs w:val="24"/>
        </w:rPr>
        <w:t>.</w:t>
      </w:r>
      <w:r w:rsidRPr="009A60B5" w:rsidR="00F83B28">
        <w:rPr>
          <w:rFonts w:ascii="Corbel" w:hAnsi="Corbel"/>
          <w:smallCaps w:val="0"/>
          <w:szCs w:val="24"/>
        </w:rPr>
        <w:tab/>
      </w:r>
      <w:r w:rsidRPr="009A60B5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P="00D272CC" w:rsidRDefault="0085747A" w14:paraId="7F764163" w14:textId="7600BCD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9A60B5" w:rsidR="00D272CC" w:rsidP="00D272CC" w:rsidRDefault="00D272CC" w14:paraId="3FA670D2" w14:textId="496029C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zajęcia realizowane w formie zdalnej</w:t>
      </w:r>
    </w:p>
    <w:p w:rsidR="0085747A" w:rsidP="009C54AE" w:rsidRDefault="00D272CC" w14:paraId="76B76082" w14:textId="092FF2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X </w:t>
      </w:r>
      <w:r>
        <w:rPr>
          <w:rFonts w:ascii="Corbel" w:hAnsi="Corbel"/>
          <w:b w:val="0"/>
          <w:smallCaps w:val="0"/>
          <w:szCs w:val="24"/>
        </w:rPr>
        <w:t>zajęcia realizowane w formie mieszanej</w:t>
      </w:r>
    </w:p>
    <w:p w:rsidRPr="00D272CC" w:rsidR="00D272CC" w:rsidP="009C54AE" w:rsidRDefault="00D272CC" w14:paraId="0F672FA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E22FBC" w:rsidP="4381DAA0" w:rsidRDefault="00E22FBC" w14:paraId="73FE4AA4" w14:textId="59725B4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381DAA0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381DAA0" w:rsidR="00E22FBC">
        <w:rPr>
          <w:rFonts w:ascii="Corbel" w:hAnsi="Corbel"/>
          <w:caps w:val="0"/>
          <w:smallCaps w:val="0"/>
        </w:rPr>
        <w:t>For</w:t>
      </w:r>
      <w:r w:rsidRPr="4381DAA0" w:rsidR="00445970">
        <w:rPr>
          <w:rFonts w:ascii="Corbel" w:hAnsi="Corbel"/>
          <w:caps w:val="0"/>
          <w:smallCaps w:val="0"/>
        </w:rPr>
        <w:t xml:space="preserve">ma zaliczenia </w:t>
      </w:r>
      <w:r w:rsidRPr="4381DAA0" w:rsidR="00445970">
        <w:rPr>
          <w:rFonts w:ascii="Corbel" w:hAnsi="Corbel"/>
          <w:caps w:val="0"/>
          <w:smallCaps w:val="0"/>
        </w:rPr>
        <w:t xml:space="preserve">przedmiotu </w:t>
      </w:r>
      <w:r w:rsidRPr="4381DAA0" w:rsidR="00E22FBC">
        <w:rPr>
          <w:rFonts w:ascii="Corbel" w:hAnsi="Corbel"/>
          <w:caps w:val="0"/>
          <w:smallCaps w:val="0"/>
        </w:rPr>
        <w:t>(</w:t>
      </w:r>
      <w:r w:rsidRPr="4381DAA0" w:rsidR="00E22FBC">
        <w:rPr>
          <w:rFonts w:ascii="Corbel" w:hAnsi="Corbel"/>
          <w:caps w:val="0"/>
          <w:smallCaps w:val="0"/>
        </w:rPr>
        <w:t xml:space="preserve">z toku) </w:t>
      </w:r>
      <w:r w:rsidRPr="4381DAA0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4381DAA0" w:rsidP="4381DAA0" w:rsidRDefault="4381DAA0" w14:paraId="35251EF0" w14:textId="63E96BD2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w:rsidRPr="009A60B5" w:rsidR="009C54AE" w:rsidP="009C54AE" w:rsidRDefault="00627A00" w14:paraId="7D8279AC" w14:textId="4E0ABCA2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A60B5">
        <w:rPr>
          <w:rFonts w:ascii="Corbel" w:hAnsi="Corbel"/>
          <w:b w:val="0"/>
          <w:szCs w:val="24"/>
        </w:rPr>
        <w:t>Wykład: egzamin</w:t>
      </w:r>
    </w:p>
    <w:p w:rsidR="009A60B5" w:rsidP="009C54AE" w:rsidRDefault="009A60B5" w14:paraId="2201FC48" w14:textId="41380CA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E960BB" w:rsidP="009C54AE" w:rsidRDefault="0085747A" w14:paraId="60C0112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4381DAA0" w:rsidR="0085747A">
        <w:rPr>
          <w:rFonts w:ascii="Corbel" w:hAnsi="Corbel"/>
        </w:rPr>
        <w:t xml:space="preserve">2.Wymagania wstępne </w:t>
      </w:r>
    </w:p>
    <w:p w:rsidR="4381DAA0" w:rsidP="4381DAA0" w:rsidRDefault="4381DAA0" w14:paraId="5196289F" w14:textId="38929057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4381DAA0" w14:paraId="72449DDD" w14:textId="77777777">
        <w:tc>
          <w:tcPr>
            <w:tcW w:w="9670" w:type="dxa"/>
            <w:tcMar/>
          </w:tcPr>
          <w:p w:rsidRPr="009A60B5" w:rsidR="0085747A" w:rsidP="4381DAA0" w:rsidRDefault="0085747A" w14:paraId="3C786843" w14:textId="686CEC5C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381DAA0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Znajomość problematyki</w:t>
            </w:r>
            <w:r w:rsidRPr="4381DAA0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Podstaw prawoznawstwa</w:t>
            </w:r>
            <w:r w:rsidRPr="4381DAA0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, posiadanie</w:t>
            </w:r>
            <w:r w:rsidRPr="4381DAA0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 </w:t>
            </w:r>
            <w:r w:rsidRPr="4381DAA0" w:rsidR="004D45AE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</w:t>
            </w:r>
            <w:r w:rsidRPr="4381DAA0" w:rsidR="00627A0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odstawowe wiadomości z zakresu logiki, organów ochrony prawnej, znajomość metod wykładni.</w:t>
            </w:r>
          </w:p>
        </w:tc>
      </w:tr>
    </w:tbl>
    <w:p w:rsidRPr="009A60B5" w:rsidR="00153C41" w:rsidP="009C54AE" w:rsidRDefault="00153C41" w14:paraId="4D692B15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A60B5" w:rsidR="0085747A" w:rsidP="4381DAA0" w:rsidRDefault="0071620A" w14:paraId="56A6B1F3" w14:textId="2B9A9F76">
      <w:pPr>
        <w:pStyle w:val="Punktygwne"/>
        <w:spacing w:before="0" w:after="0"/>
        <w:rPr>
          <w:rFonts w:ascii="Corbel" w:hAnsi="Corbel"/>
        </w:rPr>
      </w:pPr>
      <w:r w:rsidRPr="4381DAA0" w:rsidR="0071620A">
        <w:rPr>
          <w:rFonts w:ascii="Corbel" w:hAnsi="Corbel"/>
        </w:rPr>
        <w:t>3.</w:t>
      </w:r>
      <w:r w:rsidRPr="4381DAA0" w:rsidR="0085747A">
        <w:rPr>
          <w:rFonts w:ascii="Corbel" w:hAnsi="Corbel"/>
        </w:rPr>
        <w:t xml:space="preserve"> </w:t>
      </w:r>
      <w:r w:rsidRPr="4381DAA0" w:rsidR="00A84C85">
        <w:rPr>
          <w:rFonts w:ascii="Corbel" w:hAnsi="Corbel"/>
        </w:rPr>
        <w:t xml:space="preserve">cele, efekty uczenia </w:t>
      </w:r>
      <w:r w:rsidRPr="4381DAA0" w:rsidR="00A84C85">
        <w:rPr>
          <w:rFonts w:ascii="Corbel" w:hAnsi="Corbel"/>
        </w:rPr>
        <w:t>się</w:t>
      </w:r>
      <w:r w:rsidRPr="4381DAA0" w:rsidR="0085747A">
        <w:rPr>
          <w:rFonts w:ascii="Corbel" w:hAnsi="Corbel"/>
        </w:rPr>
        <w:t>,</w:t>
      </w:r>
      <w:r w:rsidRPr="4381DAA0" w:rsidR="0085747A">
        <w:rPr>
          <w:rFonts w:ascii="Corbel" w:hAnsi="Corbel"/>
        </w:rPr>
        <w:t xml:space="preserve"> treści Programowe i stosowane metody Dydaktyczne</w:t>
      </w:r>
    </w:p>
    <w:p w:rsidRPr="009A60B5" w:rsidR="0085747A" w:rsidP="009C54AE" w:rsidRDefault="0085747A" w14:paraId="540591A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9A60B5" w:rsidR="0085747A" w:rsidP="009C54AE" w:rsidRDefault="0071620A" w14:paraId="74B11CA9" w14:textId="77777777">
      <w:pPr>
        <w:pStyle w:val="Podpunkty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3.1 </w:t>
      </w:r>
      <w:r w:rsidRPr="009A60B5" w:rsidR="00C05F44">
        <w:rPr>
          <w:rFonts w:ascii="Corbel" w:hAnsi="Corbel"/>
          <w:sz w:val="24"/>
          <w:szCs w:val="24"/>
        </w:rPr>
        <w:t>Cele przedmiotu</w:t>
      </w:r>
    </w:p>
    <w:p w:rsidRPr="009A60B5" w:rsidR="00F83B28" w:rsidP="009C54AE" w:rsidRDefault="00F83B28" w14:paraId="49A588AA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Pr="009A60B5" w:rsidR="0085747A" w:rsidTr="00923D7D" w14:paraId="78452A45" w14:textId="77777777">
        <w:tc>
          <w:tcPr>
            <w:tcW w:w="851" w:type="dxa"/>
            <w:vAlign w:val="center"/>
          </w:tcPr>
          <w:p w:rsidRPr="009A60B5" w:rsidR="0085747A" w:rsidP="009C54AE" w:rsidRDefault="0085747A" w14:paraId="6E78B29A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A60B5" w:rsidR="0085747A" w:rsidP="009C54AE" w:rsidRDefault="00627A00" w14:paraId="2768BDC6" w14:textId="584CB80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 xml:space="preserve">Celem zajęć z przedmiotu jest przekazanie podstawowej wiedzy z zakresu prawa </w:t>
            </w:r>
            <w:r w:rsidR="00E846E5">
              <w:rPr>
                <w:rFonts w:ascii="Corbel" w:hAnsi="Corbel"/>
                <w:b w:val="0"/>
              </w:rPr>
              <w:t xml:space="preserve">karnego </w:t>
            </w:r>
            <w:r w:rsidRPr="009A60B5">
              <w:rPr>
                <w:rFonts w:ascii="Corbel" w:hAnsi="Corbel"/>
                <w:b w:val="0"/>
              </w:rPr>
              <w:t>oraz przybliżenie prawniczego sposobu rozumowania przy formułowaniu prawno-karnej kwalifikacji określonych zachowań</w:t>
            </w:r>
            <w:r w:rsidR="005C05BB">
              <w:rPr>
                <w:rFonts w:ascii="Corbel" w:hAnsi="Corbel"/>
                <w:b w:val="0"/>
              </w:rPr>
              <w:t>.</w:t>
            </w:r>
          </w:p>
        </w:tc>
      </w:tr>
      <w:tr w:rsidRPr="009A60B5" w:rsidR="0085747A" w:rsidTr="00923D7D" w14:paraId="3E930106" w14:textId="77777777">
        <w:tc>
          <w:tcPr>
            <w:tcW w:w="851" w:type="dxa"/>
            <w:vAlign w:val="center"/>
          </w:tcPr>
          <w:p w:rsidRPr="009A60B5" w:rsidR="0085747A" w:rsidP="009C54AE" w:rsidRDefault="00627A00" w14:paraId="10739500" w14:textId="22C2FCA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9A60B5" w:rsidR="0085747A" w:rsidP="009C54AE" w:rsidRDefault="00627A00" w14:paraId="3D27E543" w14:textId="2FD26EB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A60B5">
              <w:rPr>
                <w:rFonts w:ascii="Corbel" w:hAnsi="Corbel"/>
                <w:b w:val="0"/>
              </w:rPr>
              <w:t>Celem ćwiczeń jest zapoznanie studentów z praktycznym stosowaniem przepisów z zakresu prawa karnego, rozwiązywanie kazusów, analiza tekstu prawnego oraz wybranych orzeczeń Sądu Najwyższego.</w:t>
            </w:r>
          </w:p>
        </w:tc>
      </w:tr>
    </w:tbl>
    <w:p w:rsidRPr="009A60B5" w:rsidR="0085747A" w:rsidP="009C54AE" w:rsidRDefault="0085747A" w14:paraId="79ABCCF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A60B5" w:rsidR="001D7B54" w:rsidP="009C54AE" w:rsidRDefault="009F4610" w14:paraId="4EE40AC2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3.2 </w:t>
      </w:r>
      <w:r w:rsidRPr="009A60B5" w:rsidR="001D7B54">
        <w:rPr>
          <w:rFonts w:ascii="Corbel" w:hAnsi="Corbel"/>
          <w:b/>
          <w:sz w:val="24"/>
          <w:szCs w:val="24"/>
        </w:rPr>
        <w:t xml:space="preserve">Efekty </w:t>
      </w:r>
      <w:r w:rsidRPr="009A60B5" w:rsidR="00C05F44">
        <w:rPr>
          <w:rFonts w:ascii="Corbel" w:hAnsi="Corbel"/>
          <w:b/>
          <w:sz w:val="24"/>
          <w:szCs w:val="24"/>
        </w:rPr>
        <w:t xml:space="preserve">uczenia się </w:t>
      </w:r>
      <w:r w:rsidRPr="009A60B5" w:rsidR="001D7B54">
        <w:rPr>
          <w:rFonts w:ascii="Corbel" w:hAnsi="Corbel"/>
          <w:b/>
          <w:sz w:val="24"/>
          <w:szCs w:val="24"/>
        </w:rPr>
        <w:t>dla przedmiotu</w:t>
      </w:r>
      <w:r w:rsidRPr="009A60B5" w:rsidR="00445970">
        <w:rPr>
          <w:rFonts w:ascii="Corbel" w:hAnsi="Corbel"/>
          <w:sz w:val="24"/>
          <w:szCs w:val="24"/>
        </w:rPr>
        <w:t xml:space="preserve"> </w:t>
      </w:r>
    </w:p>
    <w:p w:rsidRPr="009A60B5" w:rsidR="001D7B54" w:rsidP="009C54AE" w:rsidRDefault="001D7B54" w14:paraId="1D7D904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59"/>
        <w:gridCol w:w="21"/>
        <w:gridCol w:w="5975"/>
        <w:gridCol w:w="1865"/>
      </w:tblGrid>
      <w:tr w:rsidRPr="009A60B5" w:rsidR="0085747A" w:rsidTr="4381DAA0" w14:paraId="6F10D54A" w14:textId="77777777">
        <w:tc>
          <w:tcPr>
            <w:tcW w:w="1680" w:type="dxa"/>
            <w:gridSpan w:val="2"/>
            <w:tcMar/>
            <w:vAlign w:val="center"/>
          </w:tcPr>
          <w:p w:rsidRPr="009A60B5" w:rsidR="0085747A" w:rsidP="009C54AE" w:rsidRDefault="0085747A" w14:paraId="751447B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smallCaps w:val="0"/>
                <w:szCs w:val="24"/>
              </w:rPr>
              <w:t>EK</w:t>
            </w:r>
            <w:r w:rsidRPr="009A60B5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9A60B5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A60B5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tcMar/>
            <w:vAlign w:val="center"/>
          </w:tcPr>
          <w:p w:rsidRPr="009A60B5" w:rsidR="0085747A" w:rsidP="00C05F44" w:rsidRDefault="0085747A" w14:paraId="2610D8A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9A60B5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tcMar/>
            <w:vAlign w:val="center"/>
          </w:tcPr>
          <w:p w:rsidRPr="009A60B5" w:rsidR="0085747A" w:rsidP="00C05F44" w:rsidRDefault="0085747A" w14:paraId="6F53708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A60B5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A60B5" w:rsidR="00627A00" w:rsidTr="4381DAA0" w14:paraId="69F6212E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73D367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A60B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  <w:tcMar/>
          </w:tcPr>
          <w:p w:rsidRPr="009A60B5" w:rsidR="00627A00" w:rsidP="00627A00" w:rsidRDefault="00627A00" w14:paraId="103A5232" w14:textId="36EE86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ma </w:t>
            </w:r>
            <w:r w:rsidRPr="009A60B5" w:rsidR="0017286E">
              <w:rPr>
                <w:rFonts w:ascii="Corbel" w:hAnsi="Corbel"/>
                <w:b w:val="0"/>
                <w:smallCaps w:val="0"/>
                <w:sz w:val="22"/>
              </w:rPr>
              <w:t>podstawową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 wiedzę ogólną, obejmującą zasady funkcjonowania przepisów prawa karnego w szczególności z zakresu 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 xml:space="preserve">źródeł, 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zasad odpowiedzialności, form popełnienia przestępstwa, okoliczności wyłączających odpowiedzialność oraz kar i środków karnych,  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01BBB0C8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>K_W01,</w:t>
            </w:r>
          </w:p>
          <w:p w:rsidRPr="009A60B5" w:rsidR="00627A00" w:rsidP="4381DAA0" w:rsidRDefault="002B60A1" w14:paraId="286FF426" w14:textId="0C95B0D5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381DAA0" w:rsidR="2EF1726D">
              <w:rPr>
                <w:rFonts w:ascii="Corbel" w:hAnsi="Corbel"/>
                <w:b w:val="0"/>
                <w:bCs w:val="0"/>
                <w:caps w:val="0"/>
                <w:smallCaps w:val="0"/>
              </w:rPr>
              <w:t>K</w:t>
            </w:r>
            <w:r w:rsidRPr="4381DAA0" w:rsidR="2527E122">
              <w:rPr>
                <w:rFonts w:ascii="Corbel" w:hAnsi="Corbel"/>
                <w:b w:val="0"/>
                <w:bCs w:val="0"/>
                <w:caps w:val="0"/>
                <w:smallCaps w:val="0"/>
              </w:rPr>
              <w:t>_</w:t>
            </w:r>
            <w:r w:rsidRPr="4381DAA0" w:rsidR="2EF1726D">
              <w:rPr>
                <w:rFonts w:ascii="Corbel" w:hAnsi="Corbel"/>
                <w:b w:val="0"/>
                <w:bCs w:val="0"/>
                <w:caps w:val="0"/>
                <w:smallCaps w:val="0"/>
              </w:rPr>
              <w:t>W03</w:t>
            </w:r>
          </w:p>
        </w:tc>
      </w:tr>
      <w:tr w:rsidRPr="009A60B5" w:rsidR="00627A00" w:rsidTr="4381DAA0" w14:paraId="6F5A3943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2263D79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  <w:tcMar/>
          </w:tcPr>
          <w:p w:rsidRPr="009A60B5" w:rsidR="00627A00" w:rsidP="00627A00" w:rsidRDefault="00627A00" w14:paraId="6B51F186" w14:textId="1A16408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zna podstawową terminologię z obszaru prawa karnego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41AB9AB0" w14:textId="3B5F3B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K_W0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>3</w:t>
            </w:r>
          </w:p>
        </w:tc>
      </w:tr>
      <w:tr w:rsidRPr="009A60B5" w:rsidR="00627A00" w:rsidTr="4381DAA0" w14:paraId="5A963F4F" w14:textId="77777777">
        <w:tc>
          <w:tcPr>
            <w:tcW w:w="1680" w:type="dxa"/>
            <w:gridSpan w:val="2"/>
            <w:tcMar/>
          </w:tcPr>
          <w:p w:rsidRPr="009A60B5" w:rsidR="00627A00" w:rsidP="00627A00" w:rsidRDefault="00627A00" w14:paraId="7353ABAF" w14:textId="605C92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  <w:tcMar/>
          </w:tcPr>
          <w:p w:rsidRPr="009A60B5" w:rsidR="00627A00" w:rsidP="00627A00" w:rsidRDefault="00E846E5" w14:paraId="6BEE4B96" w14:textId="692632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Posiada podstawową wiedzę odnośnie</w:t>
            </w:r>
            <w:r w:rsidRPr="009A60B5" w:rsidR="00627A00">
              <w:rPr>
                <w:rFonts w:ascii="Corbel" w:hAnsi="Corbel"/>
                <w:b w:val="0"/>
                <w:smallCaps w:val="0"/>
                <w:sz w:val="22"/>
              </w:rPr>
              <w:t xml:space="preserve"> analizy i interpretacji przepisów oraz orzecznictwa prawa karnego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</w:t>
            </w:r>
          </w:p>
        </w:tc>
        <w:tc>
          <w:tcPr>
            <w:tcW w:w="1865" w:type="dxa"/>
            <w:tcMar/>
          </w:tcPr>
          <w:p w:rsidRPr="009A60B5" w:rsidR="00627A00" w:rsidP="00627A00" w:rsidRDefault="00627A00" w14:paraId="2FD6B2CD" w14:textId="24B00A4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K_W</w:t>
            </w:r>
            <w:r w:rsidRPr="009A60B5" w:rsidR="002B60A1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96494D">
              <w:rPr>
                <w:rFonts w:ascii="Corbel" w:hAnsi="Corbel"/>
                <w:b w:val="0"/>
                <w:smallCaps w:val="0"/>
                <w:sz w:val="22"/>
              </w:rPr>
              <w:t>9</w:t>
            </w:r>
          </w:p>
        </w:tc>
      </w:tr>
      <w:tr w:rsidRPr="009A60B5" w:rsidR="002B60A1" w:rsidTr="4381DAA0" w14:paraId="19416073" w14:textId="77777777">
        <w:tc>
          <w:tcPr>
            <w:tcW w:w="1680" w:type="dxa"/>
            <w:gridSpan w:val="2"/>
            <w:tcMar/>
          </w:tcPr>
          <w:p w:rsidRPr="009A60B5" w:rsidR="002B60A1" w:rsidP="002B60A1" w:rsidRDefault="002B60A1" w14:paraId="284DDB7C" w14:textId="3059F4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  <w:tcMar/>
          </w:tcPr>
          <w:p w:rsidRPr="009A60B5" w:rsidR="002B60A1" w:rsidP="004772C5" w:rsidRDefault="002B60A1" w14:paraId="4DE9DD71" w14:textId="077AA8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>potrafi wyszukiwać, analizować i użytkować informację ze źródeł prawa karnego</w:t>
            </w:r>
            <w:r w:rsidR="00E846E5">
              <w:rPr>
                <w:rFonts w:ascii="Corbel" w:hAnsi="Corbel" w:eastAsia="Times New Roman"/>
                <w:lang w:eastAsia="pl-PL"/>
              </w:rPr>
              <w:t>, z</w:t>
            </w:r>
          </w:p>
        </w:tc>
        <w:tc>
          <w:tcPr>
            <w:tcW w:w="1865" w:type="dxa"/>
            <w:tcMar/>
          </w:tcPr>
          <w:p w:rsidRPr="009A60B5" w:rsidR="002B60A1" w:rsidP="002B60A1" w:rsidRDefault="002B60A1" w14:paraId="1FE11723" w14:textId="6DE085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</w:t>
            </w:r>
            <w:r w:rsidRPr="009A60B5" w:rsidR="00B31569">
              <w:rPr>
                <w:rFonts w:ascii="Corbel" w:hAnsi="Corbel"/>
                <w:b w:val="0"/>
                <w:smallCaps w:val="0"/>
                <w:sz w:val="22"/>
              </w:rPr>
              <w:t>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1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</w:p>
        </w:tc>
      </w:tr>
      <w:tr w:rsidRPr="009A60B5" w:rsidR="002B60A1" w:rsidTr="4381DAA0" w14:paraId="6C9C0067" w14:textId="77777777">
        <w:tc>
          <w:tcPr>
            <w:tcW w:w="1680" w:type="dxa"/>
            <w:gridSpan w:val="2"/>
            <w:tcMar/>
          </w:tcPr>
          <w:p w:rsidRPr="009A60B5" w:rsidR="002B60A1" w:rsidP="002B60A1" w:rsidRDefault="002B60A1" w14:paraId="02D10047" w14:textId="302DF1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  <w:tcMar/>
          </w:tcPr>
          <w:p w:rsidRPr="009A60B5" w:rsidR="002B60A1" w:rsidP="00B31569" w:rsidRDefault="002B60A1" w14:paraId="2704661B" w14:textId="3D555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Cs/>
                <w:smallCaps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 xml:space="preserve">potrafi analizować i interpretować podstawowe przepisy oraz orzecznictwo z zakresu prawa karnego </w:t>
            </w:r>
          </w:p>
        </w:tc>
        <w:tc>
          <w:tcPr>
            <w:tcW w:w="1865" w:type="dxa"/>
            <w:tcMar/>
          </w:tcPr>
          <w:p w:rsidRPr="009A60B5" w:rsidR="002B60A1" w:rsidP="002B60A1" w:rsidRDefault="002B60A1" w14:paraId="6ECF6475" w14:textId="1134A9C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4</w:t>
            </w:r>
            <w:r w:rsidRPr="009A60B5">
              <w:rPr>
                <w:rFonts w:ascii="Corbel" w:hAnsi="Corbel"/>
                <w:b w:val="0"/>
                <w:smallCaps w:val="0"/>
                <w:sz w:val="22"/>
              </w:rPr>
              <w:t>, K_U0</w:t>
            </w:r>
            <w:r w:rsidRPr="009A60B5" w:rsidR="008A210C">
              <w:rPr>
                <w:rFonts w:ascii="Corbel" w:hAnsi="Corbel"/>
                <w:b w:val="0"/>
                <w:smallCaps w:val="0"/>
                <w:sz w:val="22"/>
              </w:rPr>
              <w:t>7,</w:t>
            </w:r>
          </w:p>
          <w:p w:rsidRPr="009A60B5" w:rsidR="008A210C" w:rsidP="002B60A1" w:rsidRDefault="008A210C" w14:paraId="6ECDEA22" w14:textId="614821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Pr="009A60B5" w:rsidR="00E846E5" w:rsidTr="4381DAA0" w14:paraId="1903B720" w14:textId="77777777">
        <w:tc>
          <w:tcPr>
            <w:tcW w:w="1680" w:type="dxa"/>
            <w:gridSpan w:val="2"/>
            <w:tcMar/>
          </w:tcPr>
          <w:p w:rsidRPr="009A60B5" w:rsidR="00E846E5" w:rsidP="0003696D" w:rsidRDefault="00E846E5" w14:paraId="0FE76032" w14:textId="381B7C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6</w:t>
            </w:r>
          </w:p>
        </w:tc>
        <w:tc>
          <w:tcPr>
            <w:tcW w:w="5975" w:type="dxa"/>
            <w:tcMar/>
          </w:tcPr>
          <w:p w:rsidRPr="009A60B5" w:rsidR="00E846E5" w:rsidP="00E846E5" w:rsidRDefault="00E846E5" w14:paraId="3A622A84" w14:textId="0F2319B9">
            <w:pPr>
              <w:rPr>
                <w:bCs/>
                <w:smallCaps/>
              </w:rPr>
            </w:pPr>
            <w:r w:rsidRPr="009A60B5">
              <w:rPr>
                <w:lang w:eastAsia="pl-PL"/>
              </w:rPr>
              <w:t xml:space="preserve">potrafi </w:t>
            </w:r>
            <w:r>
              <w:rPr>
                <w:lang w:eastAsia="pl-PL"/>
              </w:rPr>
              <w:t xml:space="preserve">współpracować w grupie </w:t>
            </w:r>
            <w:r w:rsidRPr="009A60B5">
              <w:rPr>
                <w:lang w:eastAsia="pl-PL"/>
              </w:rPr>
              <w:t xml:space="preserve">i </w:t>
            </w:r>
            <w:r>
              <w:rPr>
                <w:lang w:eastAsia="pl-PL"/>
              </w:rPr>
              <w:t xml:space="preserve">dokonywać analizy </w:t>
            </w:r>
            <w:r w:rsidRPr="009A60B5">
              <w:rPr>
                <w:lang w:eastAsia="pl-PL"/>
              </w:rPr>
              <w:t>podstawow</w:t>
            </w:r>
            <w:r>
              <w:rPr>
                <w:lang w:eastAsia="pl-PL"/>
              </w:rPr>
              <w:t>ych</w:t>
            </w:r>
            <w:r w:rsidRPr="009A60B5">
              <w:rPr>
                <w:lang w:eastAsia="pl-PL"/>
              </w:rPr>
              <w:t xml:space="preserve"> przepis</w:t>
            </w:r>
            <w:r>
              <w:rPr>
                <w:lang w:eastAsia="pl-PL"/>
              </w:rPr>
              <w:t>ów</w:t>
            </w:r>
            <w:r w:rsidRPr="009A60B5">
              <w:rPr>
                <w:lang w:eastAsia="pl-PL"/>
              </w:rPr>
              <w:t xml:space="preserve"> z zakresu prawa karnego </w:t>
            </w:r>
          </w:p>
        </w:tc>
        <w:tc>
          <w:tcPr>
            <w:tcW w:w="1865" w:type="dxa"/>
            <w:tcMar/>
          </w:tcPr>
          <w:p w:rsidRPr="009A60B5" w:rsidR="00E846E5" w:rsidP="0003696D" w:rsidRDefault="00E846E5" w14:paraId="6305E750" w14:textId="259992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K_U0</w:t>
            </w:r>
            <w:r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  <w:p w:rsidRPr="009A60B5" w:rsidR="00E846E5" w:rsidP="0003696D" w:rsidRDefault="00E846E5" w14:paraId="7487CE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Pr="009A60B5" w:rsidR="00796838" w:rsidTr="4381DAA0" w14:paraId="02031C26" w14:textId="77777777">
        <w:trPr>
          <w:trHeight w:val="722"/>
        </w:trPr>
        <w:tc>
          <w:tcPr>
            <w:tcW w:w="1659" w:type="dxa"/>
            <w:tcMar/>
          </w:tcPr>
          <w:p w:rsidRPr="009A60B5" w:rsidR="00796838" w:rsidP="00B25EA8" w:rsidRDefault="00796838" w14:paraId="0C305CFD" w14:textId="78E990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7</w:t>
            </w:r>
          </w:p>
        </w:tc>
        <w:tc>
          <w:tcPr>
            <w:tcW w:w="5996" w:type="dxa"/>
            <w:gridSpan w:val="2"/>
            <w:tcMar/>
          </w:tcPr>
          <w:p w:rsidRPr="009A60B5" w:rsidR="00796838" w:rsidP="00B25EA8" w:rsidRDefault="00796838" w14:paraId="366C1B85" w14:textId="777777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/>
                <w:lang w:eastAsia="pl-PL"/>
              </w:rPr>
            </w:pPr>
            <w:r w:rsidRPr="009A60B5">
              <w:rPr>
                <w:rFonts w:ascii="Corbel" w:hAnsi="Corbel" w:eastAsia="Times New Roman"/>
                <w:lang w:eastAsia="pl-PL"/>
              </w:rPr>
              <w:t xml:space="preserve">zna zakres posiadanej wiedzy i zachowuje krytycyzm w wyrażaniu opinii w zakresie podstawowych zagadnień prawa karnego i wykroczeń,  </w:t>
            </w:r>
          </w:p>
        </w:tc>
        <w:tc>
          <w:tcPr>
            <w:tcW w:w="1865" w:type="dxa"/>
            <w:tcMar/>
          </w:tcPr>
          <w:p w:rsidRPr="009A60B5" w:rsidR="00796838" w:rsidP="00B25EA8" w:rsidRDefault="00796838" w14:paraId="6C688D56" w14:textId="3B8CC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</w:tc>
      </w:tr>
      <w:tr w:rsidRPr="009A60B5" w:rsidR="00796838" w:rsidTr="4381DAA0" w14:paraId="68CBD0CA" w14:textId="77777777">
        <w:tc>
          <w:tcPr>
            <w:tcW w:w="1659" w:type="dxa"/>
            <w:tcMar/>
          </w:tcPr>
          <w:p w:rsidRPr="009A60B5" w:rsidR="00796838" w:rsidP="00B25EA8" w:rsidRDefault="00796838" w14:paraId="4C5B93AD" w14:textId="2ED718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/>
                <w:b w:val="0"/>
                <w:smallCaps w:val="0"/>
                <w:sz w:val="22"/>
              </w:rPr>
              <w:t>EK_0</w:t>
            </w:r>
            <w:r w:rsidR="00E846E5">
              <w:rPr>
                <w:rFonts w:ascii="Corbel" w:hAnsi="Corbel"/>
                <w:b w:val="0"/>
                <w:smallCaps w:val="0"/>
                <w:sz w:val="22"/>
              </w:rPr>
              <w:t>8</w:t>
            </w:r>
          </w:p>
        </w:tc>
        <w:tc>
          <w:tcPr>
            <w:tcW w:w="5996" w:type="dxa"/>
            <w:gridSpan w:val="2"/>
            <w:tcMar/>
          </w:tcPr>
          <w:p w:rsidRPr="009A60B5" w:rsidR="00796838" w:rsidP="00B25EA8" w:rsidRDefault="00796838" w14:paraId="703D44B0" w14:textId="77777777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9A60B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 xml:space="preserve">potrafi odpowiednio określić priorytety służące realizacji określonego przez siebie lub innych zadania.  </w:t>
            </w:r>
          </w:p>
        </w:tc>
        <w:tc>
          <w:tcPr>
            <w:tcW w:w="1865" w:type="dxa"/>
            <w:tcMar/>
          </w:tcPr>
          <w:p w:rsidRPr="009A60B5" w:rsidR="00796838" w:rsidP="00B25EA8" w:rsidRDefault="00796838" w14:paraId="798119E8" w14:textId="4F74E1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9A60B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K_K0</w:t>
            </w:r>
            <w:r w:rsidR="00E846E5">
              <w:rPr>
                <w:rFonts w:ascii="Corbel" w:hAnsi="Corbel" w:eastAsia="Times New Roman"/>
                <w:b w:val="0"/>
                <w:smallCaps w:val="0"/>
                <w:sz w:val="22"/>
                <w:lang w:eastAsia="pl-PL"/>
              </w:rPr>
              <w:t>4</w:t>
            </w:r>
          </w:p>
        </w:tc>
      </w:tr>
    </w:tbl>
    <w:p w:rsidRPr="009A60B5" w:rsidR="0085747A" w:rsidP="009C54AE" w:rsidRDefault="0085747A" w14:paraId="5107959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4772C5" w:rsidP="009C54AE" w:rsidRDefault="004772C5" w14:paraId="00F5425B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4772C5" w14:paraId="6EAA137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4772C5" w14:paraId="1864E4F6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4772C5" w:rsidP="009C54AE" w:rsidRDefault="004772C5" w14:paraId="1A807CF5" w14:textId="51F7658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E846E5" w:rsidP="009C54AE" w:rsidRDefault="00E846E5" w14:paraId="1AFF190E" w14:textId="4770F139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E846E5" w:rsidP="009C54AE" w:rsidRDefault="00E846E5" w14:paraId="52E2E7F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9A60B5" w:rsidR="004772C5" w:rsidP="009C54AE" w:rsidRDefault="00675843" w14:paraId="5680F91A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>3.3</w:t>
      </w:r>
      <w:r w:rsidRPr="009A60B5" w:rsidR="001D7B54">
        <w:rPr>
          <w:rFonts w:ascii="Corbel" w:hAnsi="Corbel"/>
          <w:b/>
          <w:sz w:val="24"/>
          <w:szCs w:val="24"/>
        </w:rPr>
        <w:t xml:space="preserve"> </w:t>
      </w:r>
      <w:r w:rsidRPr="009A60B5" w:rsidR="0085747A">
        <w:rPr>
          <w:rFonts w:ascii="Corbel" w:hAnsi="Corbel"/>
          <w:b/>
          <w:sz w:val="24"/>
          <w:szCs w:val="24"/>
        </w:rPr>
        <w:t>T</w:t>
      </w:r>
      <w:r w:rsidRPr="009A60B5" w:rsidR="001D7B54">
        <w:rPr>
          <w:rFonts w:ascii="Corbel" w:hAnsi="Corbel"/>
          <w:b/>
          <w:sz w:val="24"/>
          <w:szCs w:val="24"/>
        </w:rPr>
        <w:t xml:space="preserve">reści programowe </w:t>
      </w:r>
    </w:p>
    <w:p w:rsidRPr="009A60B5" w:rsidR="0085747A" w:rsidP="009C54AE" w:rsidRDefault="007327BD" w14:paraId="2B018351" w14:textId="2D9C0BE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  </w:t>
      </w:r>
    </w:p>
    <w:p w:rsidRPr="009A60B5" w:rsidR="0085747A" w:rsidP="009C54AE" w:rsidRDefault="0085747A" w14:paraId="74177145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 xml:space="preserve">Problematyka wykładu </w:t>
      </w:r>
    </w:p>
    <w:p w:rsidRPr="009A60B5" w:rsidR="00675843" w:rsidP="009C54AE" w:rsidRDefault="00675843" w14:paraId="426162C5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35"/>
      </w:tblGrid>
      <w:tr w:rsidRPr="009A60B5" w:rsidR="0085747A" w:rsidTr="4381DAA0" w14:paraId="6650D21B" w14:textId="77777777">
        <w:tc>
          <w:tcPr>
            <w:tcW w:w="9435" w:type="dxa"/>
            <w:tcMar/>
          </w:tcPr>
          <w:p w:rsidRPr="009A60B5" w:rsidR="0085747A" w:rsidP="009C54AE" w:rsidRDefault="0085747A" w14:paraId="2D16FF6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A60B5" w:rsidR="00796838" w:rsidTr="4381DAA0" w14:paraId="596C02B8" w14:textId="77777777">
        <w:tc>
          <w:tcPr>
            <w:tcW w:w="9435" w:type="dxa"/>
            <w:tcMar/>
          </w:tcPr>
          <w:tbl>
            <w:tblPr>
              <w:tblW w:w="0" w:type="auto"/>
              <w:tblInd w:w="2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Pr="009A60B5" w:rsidR="00796838" w:rsidTr="4381DAA0" w14:paraId="3CF46558" w14:textId="77777777">
              <w:tc>
                <w:tcPr>
                  <w:tcW w:w="7513" w:type="dxa"/>
                  <w:tcMar/>
                </w:tcPr>
                <w:p w:rsidRPr="009A60B5" w:rsidR="00796838" w:rsidP="00B25EA8" w:rsidRDefault="00796838" w14:paraId="649A85B6" w14:textId="48DEEF97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1. Wprowadzenie do przedmiotu.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cie, przedmiot i funkcje prawa karnego. </w:t>
                  </w:r>
                  <w:r w:rsidRPr="009A60B5">
                    <w:rPr>
                      <w:rFonts w:ascii="Corbel" w:hAnsi="Corbel"/>
                    </w:rPr>
                    <w:t>Ź</w:t>
                  </w:r>
                  <w:r w:rsidRPr="009A60B5">
                    <w:rPr>
                      <w:rFonts w:ascii="Corbel" w:hAnsi="Corbel"/>
                      <w:bCs/>
                    </w:rPr>
                    <w:t>ródła prawa karnego. Struktura przepisów materialnego prawa karnego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17088574" w14:textId="535CC34F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3B47593D" w14:textId="77777777">
              <w:tc>
                <w:tcPr>
                  <w:tcW w:w="7513" w:type="dxa"/>
                  <w:tcMar/>
                </w:tcPr>
                <w:p w:rsidRPr="009A60B5" w:rsidR="00796838" w:rsidP="00B25EA8" w:rsidRDefault="00796838" w14:paraId="06E0AF46" w14:textId="49CBE759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2. Czas i miejsce popełnienia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pstwa. Obywatelstwo sprawcy a odpowiedzialno</w:t>
                  </w:r>
                  <w:r w:rsidRPr="009A60B5">
                    <w:rPr>
                      <w:rFonts w:ascii="Corbel" w:hAnsi="Corbel"/>
                    </w:rPr>
                    <w:t xml:space="preserve">ść </w:t>
                  </w:r>
                  <w:r w:rsidRPr="009A60B5">
                    <w:rPr>
                      <w:rFonts w:ascii="Corbel" w:hAnsi="Corbel"/>
                      <w:bCs/>
                    </w:rPr>
                    <w:t>za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 xml:space="preserve">pstwo. 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3B0DE3" w14:paraId="74B0BCC9" w14:textId="21B106F3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="006B3BB6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2D0D14F1" w14:textId="77777777">
              <w:tc>
                <w:tcPr>
                  <w:tcW w:w="7513" w:type="dxa"/>
                  <w:tcMar/>
                </w:tcPr>
                <w:p w:rsidRPr="009A60B5" w:rsidR="00796838" w:rsidP="00B25EA8" w:rsidRDefault="00796838" w14:paraId="3B375A7E" w14:textId="34322E0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  <w:bCs/>
                    </w:rPr>
                    <w:t>3. Poj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cie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(elementy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pstwa) podział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</w:t>
                  </w:r>
                  <w:r w:rsidR="00E846E5"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55976BBD" w14:textId="0D2D4678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0279EEA7" w14:textId="77777777">
              <w:tc>
                <w:tcPr>
                  <w:tcW w:w="7513" w:type="dxa"/>
                  <w:tcMar/>
                </w:tcPr>
                <w:p w:rsidRPr="009A60B5" w:rsidR="00796838" w:rsidP="00B25EA8" w:rsidRDefault="00796838" w14:paraId="69E92EE0" w14:textId="1B358298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009A60B5">
                    <w:rPr>
                      <w:rFonts w:ascii="Corbel" w:hAnsi="Corbel"/>
                    </w:rPr>
                    <w:t xml:space="preserve">4. </w:t>
                  </w:r>
                  <w:r w:rsidRPr="009A60B5">
                    <w:rPr>
                      <w:rFonts w:ascii="Corbel" w:hAnsi="Corbel"/>
                      <w:bCs/>
                    </w:rPr>
                    <w:t>Ustawowe znamiona przest</w:t>
                  </w:r>
                  <w:r w:rsidRPr="009A60B5">
                    <w:rPr>
                      <w:rFonts w:ascii="Corbel" w:hAnsi="Corbel"/>
                    </w:rPr>
                    <w:t>ę</w:t>
                  </w:r>
                  <w:r w:rsidRPr="009A60B5">
                    <w:rPr>
                      <w:rFonts w:ascii="Corbel" w:hAnsi="Corbel"/>
                      <w:bCs/>
                    </w:rPr>
                    <w:t>pstwa (podmiot, przedmiot ochrony, strona przedmiotowa, strona podmiotowa)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31B83299" w14:textId="31CF2B4D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5 </w:t>
                  </w:r>
                  <w:r w:rsidRPr="009A60B5" w:rsidR="00796838">
                    <w:rPr>
                      <w:rFonts w:ascii="Corbel" w:hAnsi="Corbel"/>
                    </w:rPr>
                    <w:t>h</w:t>
                  </w:r>
                </w:p>
              </w:tc>
            </w:tr>
            <w:tr w:rsidRPr="009A60B5" w:rsidR="00796838" w:rsidTr="4381DAA0" w14:paraId="3927D236" w14:textId="77777777">
              <w:tc>
                <w:tcPr>
                  <w:tcW w:w="7513" w:type="dxa"/>
                  <w:tcMar/>
                </w:tcPr>
                <w:p w:rsidRPr="009A60B5" w:rsidR="00796838" w:rsidP="00B25EA8" w:rsidRDefault="00796838" w14:paraId="1AC532B2" w14:textId="5BB8FF8C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4381DAA0" w:rsidR="3C8CC733">
                    <w:rPr>
                      <w:rFonts w:ascii="Corbel" w:hAnsi="Corbel"/>
                    </w:rPr>
                    <w:t>5. Zasada winy w prawie karn</w:t>
                  </w:r>
                  <w:r w:rsidRPr="4381DAA0" w:rsidR="75398ADD">
                    <w:rPr>
                      <w:rFonts w:ascii="Corbel" w:hAnsi="Corbel"/>
                    </w:rPr>
                    <w:t>ym</w:t>
                  </w:r>
                  <w:r w:rsidRPr="4381DAA0" w:rsidR="3C8CC733">
                    <w:rPr>
                      <w:rFonts w:ascii="Corbel" w:hAnsi="Corbel"/>
                    </w:rPr>
                    <w:t xml:space="preserve">. </w:t>
                  </w:r>
                  <w:r w:rsidRPr="4381DAA0" w:rsidR="15FC1804">
                    <w:rPr>
                      <w:rFonts w:ascii="Corbel" w:hAnsi="Corbel"/>
                    </w:rPr>
                    <w:t>Okoliczno</w:t>
                  </w:r>
                  <w:r w:rsidRPr="4381DAA0" w:rsidR="15FC1804">
                    <w:rPr>
                      <w:rFonts w:ascii="Corbel" w:hAnsi="Corbel"/>
                    </w:rPr>
                    <w:t>ś</w:t>
                  </w:r>
                  <w:r w:rsidRPr="4381DAA0" w:rsidR="15FC1804">
                    <w:rPr>
                      <w:rFonts w:ascii="Corbel" w:hAnsi="Corbel"/>
                    </w:rPr>
                    <w:t>ci wył</w:t>
                  </w:r>
                  <w:r w:rsidRPr="4381DAA0" w:rsidR="15FC1804">
                    <w:rPr>
                      <w:rFonts w:ascii="Corbel" w:hAnsi="Corbel"/>
                    </w:rPr>
                    <w:t>ą</w:t>
                  </w:r>
                  <w:r w:rsidRPr="4381DAA0" w:rsidR="15FC1804">
                    <w:rPr>
                      <w:rFonts w:ascii="Corbel" w:hAnsi="Corbel"/>
                    </w:rPr>
                    <w:t>czaj</w:t>
                  </w:r>
                  <w:r w:rsidRPr="4381DAA0" w:rsidR="15FC1804">
                    <w:rPr>
                      <w:rFonts w:ascii="Corbel" w:hAnsi="Corbel"/>
                    </w:rPr>
                    <w:t>ą</w:t>
                  </w:r>
                  <w:r w:rsidRPr="4381DAA0" w:rsidR="15FC1804">
                    <w:rPr>
                      <w:rFonts w:ascii="Corbel" w:hAnsi="Corbel"/>
                    </w:rPr>
                    <w:t>ce bezprawno</w:t>
                  </w:r>
                  <w:r w:rsidRPr="4381DAA0" w:rsidR="15FC1804">
                    <w:rPr>
                      <w:rFonts w:ascii="Corbel" w:hAnsi="Corbel"/>
                    </w:rPr>
                    <w:t xml:space="preserve">ść </w:t>
                  </w:r>
                  <w:r w:rsidRPr="4381DAA0" w:rsidR="15FC1804">
                    <w:rPr>
                      <w:rFonts w:ascii="Corbel" w:hAnsi="Corbel"/>
                    </w:rPr>
                    <w:t>czynu</w:t>
                  </w:r>
                  <w:r w:rsidRPr="4381DAA0" w:rsidR="15FC1804">
                    <w:rPr>
                      <w:rFonts w:ascii="Corbel" w:hAnsi="Corbel"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1A3688B9" w14:textId="66673879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347C746D" w14:textId="77777777">
              <w:tc>
                <w:tcPr>
                  <w:tcW w:w="7513" w:type="dxa"/>
                  <w:tcMar/>
                </w:tcPr>
                <w:p w:rsidRPr="009A60B5" w:rsidR="00796838" w:rsidP="00B25EA8" w:rsidRDefault="003B0DE3" w14:paraId="4B0F9765" w14:textId="1BBDD441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6</w:t>
                  </w:r>
                  <w:r w:rsidRPr="009A60B5" w:rsidR="00796838">
                    <w:rPr>
                      <w:rFonts w:ascii="Corbel" w:hAnsi="Corbel"/>
                      <w:bCs/>
                    </w:rPr>
                    <w:t>. Okoliczno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 wył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czaj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ce win</w:t>
                  </w:r>
                  <w:r w:rsidRPr="009A60B5" w:rsidR="00796838">
                    <w:rPr>
                      <w:rFonts w:ascii="Corbel" w:hAnsi="Corbel"/>
                    </w:rPr>
                    <w:t xml:space="preserve">ę </w:t>
                  </w:r>
                  <w:r w:rsidRPr="009A60B5" w:rsidR="00796838">
                    <w:rPr>
                      <w:rFonts w:ascii="Corbel" w:hAnsi="Corbel"/>
                      <w:bCs/>
                    </w:rPr>
                    <w:t>– niepoczytalno</w:t>
                  </w:r>
                  <w:r w:rsidRPr="009A60B5" w:rsidR="00796838">
                    <w:rPr>
                      <w:rFonts w:ascii="Corbel" w:hAnsi="Corbel"/>
                    </w:rPr>
                    <w:t>ść</w:t>
                  </w:r>
                  <w:r w:rsidRPr="009A60B5" w:rsidR="00796838">
                    <w:rPr>
                      <w:rFonts w:ascii="Corbel" w:hAnsi="Corbel"/>
                      <w:bCs/>
                    </w:rPr>
                    <w:t>, nieletnio</w:t>
                  </w:r>
                  <w:r w:rsidRPr="009A60B5" w:rsidR="00796838">
                    <w:rPr>
                      <w:rFonts w:ascii="Corbel" w:hAnsi="Corbel"/>
                    </w:rPr>
                    <w:t>ść</w:t>
                  </w:r>
                  <w:r w:rsidRPr="009A60B5" w:rsidR="00796838">
                    <w:rPr>
                      <w:rFonts w:ascii="Corbel" w:hAnsi="Corbel"/>
                      <w:bCs/>
                    </w:rPr>
                    <w:t>, bł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d, stan wy</w:t>
                  </w:r>
                  <w:r w:rsidRPr="009A60B5" w:rsidR="00796838">
                    <w:rPr>
                      <w:rFonts w:ascii="Corbel" w:hAnsi="Corbel"/>
                    </w:rPr>
                    <w:t>ż</w:t>
                  </w:r>
                  <w:r w:rsidRPr="009A60B5" w:rsidR="00796838">
                    <w:rPr>
                      <w:rFonts w:ascii="Corbel" w:hAnsi="Corbel"/>
                      <w:bCs/>
                    </w:rPr>
                    <w:t>szej konieczno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ci, rozkaz. Okoliczno</w:t>
                  </w:r>
                  <w:r w:rsidRPr="009A60B5" w:rsidR="00796838">
                    <w:rPr>
                      <w:rFonts w:ascii="Corbel" w:hAnsi="Corbel"/>
                    </w:rPr>
                    <w:t>ś</w:t>
                  </w:r>
                  <w:r w:rsidRPr="009A60B5" w:rsidR="00796838">
                    <w:rPr>
                      <w:rFonts w:ascii="Corbel" w:hAnsi="Corbel"/>
                      <w:bCs/>
                    </w:rPr>
                    <w:t>ci wpływaj</w:t>
                  </w:r>
                  <w:r w:rsidRPr="009A60B5" w:rsidR="00796838">
                    <w:rPr>
                      <w:rFonts w:ascii="Corbel" w:hAnsi="Corbel"/>
                    </w:rPr>
                    <w:t>ą</w:t>
                  </w:r>
                  <w:r w:rsidRPr="009A60B5" w:rsidR="00796838">
                    <w:rPr>
                      <w:rFonts w:ascii="Corbel" w:hAnsi="Corbel"/>
                      <w:bCs/>
                    </w:rPr>
                    <w:t>ce na zmniejszenie stopnia winy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302FCA9B" w14:textId="733DED3A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3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766005AD" w14:textId="77777777">
              <w:tc>
                <w:tcPr>
                  <w:tcW w:w="7513" w:type="dxa"/>
                  <w:tcMar/>
                </w:tcPr>
                <w:p w:rsidRPr="009A60B5" w:rsidR="00796838" w:rsidP="00B25EA8" w:rsidRDefault="003B0DE3" w14:paraId="258B4474" w14:textId="64277B83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7</w:t>
                  </w:r>
                  <w:r w:rsidRPr="009A60B5" w:rsidR="00796838">
                    <w:rPr>
                      <w:rFonts w:ascii="Corbel" w:hAnsi="Corbel"/>
                      <w:bCs/>
                    </w:rPr>
                    <w:t>. Formy stadialne popełnienia przest</w:t>
                  </w:r>
                  <w:r w:rsidRPr="009A60B5" w:rsidR="00796838">
                    <w:rPr>
                      <w:rFonts w:ascii="Corbel" w:hAnsi="Corbel"/>
                    </w:rPr>
                    <w:t>ę</w:t>
                  </w:r>
                  <w:r w:rsidRPr="009A60B5" w:rsidR="00796838">
                    <w:rPr>
                      <w:rFonts w:ascii="Corbel" w:hAnsi="Corbel"/>
                      <w:bCs/>
                    </w:rPr>
                    <w:t xml:space="preserve">pstwa: przygotowanie, usiłowanie (udolne, nieudolne), dokonanie 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6ACDDB39" w14:textId="0F78DD2D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4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7523782A" w14:textId="77777777">
              <w:tc>
                <w:tcPr>
                  <w:tcW w:w="7513" w:type="dxa"/>
                  <w:tcMar/>
                </w:tcPr>
                <w:p w:rsidRPr="009A60B5" w:rsidR="004C6F0E" w:rsidP="00B25EA8" w:rsidRDefault="003B0DE3" w14:paraId="5CC6B44F" w14:textId="34DAEF82">
                  <w:pPr>
                    <w:rPr>
                      <w:rFonts w:ascii="Corbel" w:hAnsi="Corbel"/>
                      <w:bCs/>
                    </w:rPr>
                  </w:pPr>
                  <w:r>
                    <w:rPr>
                      <w:rFonts w:ascii="Corbel" w:hAnsi="Corbel"/>
                      <w:bCs/>
                    </w:rPr>
                    <w:t>8</w:t>
                  </w:r>
                  <w:r w:rsidRPr="009A60B5" w:rsidR="00796838">
                    <w:rPr>
                      <w:rFonts w:ascii="Corbel" w:hAnsi="Corbel"/>
                      <w:bCs/>
                    </w:rPr>
                    <w:t>. Formy zjawiskowe popełnienia przest</w:t>
                  </w:r>
                  <w:r w:rsidRPr="009A60B5" w:rsidR="00796838">
                    <w:rPr>
                      <w:rFonts w:ascii="Corbel" w:hAnsi="Corbel"/>
                    </w:rPr>
                    <w:t>ę</w:t>
                  </w:r>
                  <w:r w:rsidRPr="009A60B5" w:rsidR="00796838">
                    <w:rPr>
                      <w:rFonts w:ascii="Corbel" w:hAnsi="Corbel"/>
                      <w:bCs/>
                    </w:rPr>
                    <w:t>pstwa: sprawstwo, pod</w:t>
                  </w:r>
                  <w:r w:rsidRPr="009A60B5" w:rsidR="00796838">
                    <w:rPr>
                      <w:rFonts w:ascii="Corbel" w:hAnsi="Corbel"/>
                    </w:rPr>
                    <w:t>ż</w:t>
                  </w:r>
                  <w:r w:rsidRPr="009A60B5" w:rsidR="00796838">
                    <w:rPr>
                      <w:rFonts w:ascii="Corbel" w:hAnsi="Corbel"/>
                      <w:bCs/>
                    </w:rPr>
                    <w:t>eganie, pomocnictw</w:t>
                  </w:r>
                  <w:r w:rsidRPr="009A60B5" w:rsidR="00796838">
                    <w:rPr>
                      <w:rFonts w:ascii="Corbel" w:hAnsi="Corbel"/>
                      <w:bCs/>
                    </w:rPr>
                    <w:cr/>
                  </w:r>
                  <w:r w:rsidR="004C6F0E">
                    <w:rPr>
                      <w:rFonts w:ascii="Corbel" w:hAnsi="Corbel"/>
                      <w:bCs/>
                    </w:rPr>
                    <w:t xml:space="preserve">. 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4E001B48" w14:textId="5A7B21F9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 xml:space="preserve">3 </w:t>
                  </w:r>
                  <w:r w:rsidRPr="009A60B5" w:rsidR="00796838">
                    <w:rPr>
                      <w:rFonts w:ascii="Corbel" w:hAnsi="Corbel"/>
                    </w:rPr>
                    <w:t>h</w:t>
                  </w:r>
                </w:p>
              </w:tc>
            </w:tr>
            <w:tr w:rsidRPr="009A60B5" w:rsidR="00796838" w:rsidTr="4381DAA0" w14:paraId="0101AF25" w14:textId="77777777">
              <w:tc>
                <w:tcPr>
                  <w:tcW w:w="7513" w:type="dxa"/>
                  <w:tcMar/>
                </w:tcPr>
                <w:p w:rsidRPr="009A60B5" w:rsidR="00796838" w:rsidP="00B25EA8" w:rsidRDefault="004C6F0E" w14:paraId="048D202F" w14:textId="316BF338">
                  <w:pPr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9. Zbieg przepisów. Zbieg przestępstw.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351851AA" w14:textId="11B857B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  <w:tr w:rsidRPr="009A60B5" w:rsidR="00796838" w:rsidTr="4381DAA0" w14:paraId="235392CF" w14:textId="77777777">
              <w:tc>
                <w:tcPr>
                  <w:tcW w:w="7513" w:type="dxa"/>
                  <w:tcMar/>
                </w:tcPr>
                <w:p w:rsidRPr="009A60B5" w:rsidR="00796838" w:rsidP="00B25EA8" w:rsidRDefault="004C6F0E" w14:paraId="38A8BD63" w14:textId="567DE3DF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  <w:bCs/>
                    </w:rPr>
                    <w:t>9</w:t>
                  </w:r>
                  <w:r w:rsidRPr="009A60B5">
                    <w:rPr>
                      <w:rFonts w:ascii="Corbel" w:hAnsi="Corbel"/>
                      <w:bCs/>
                    </w:rPr>
                    <w:t>. Istota i cele kary. Kary i środki karne w prawie karnym</w:t>
                  </w:r>
                  <w:r>
                    <w:rPr>
                      <w:rFonts w:ascii="Corbel" w:hAnsi="Corbel"/>
                      <w:bCs/>
                    </w:rPr>
                    <w:t>.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B25EA8" w:rsidRDefault="004C6F0E" w14:paraId="3C76597B" w14:textId="719D7715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  <w:r>
                    <w:rPr>
                      <w:rFonts w:ascii="Corbel" w:hAnsi="Corbel"/>
                    </w:rPr>
                    <w:t>2</w:t>
                  </w:r>
                  <w:r w:rsidRPr="009A60B5" w:rsidR="00796838">
                    <w:rPr>
                      <w:rFonts w:ascii="Corbel" w:hAnsi="Corbel"/>
                    </w:rPr>
                    <w:t xml:space="preserve"> h</w:t>
                  </w:r>
                </w:p>
              </w:tc>
            </w:tr>
          </w:tbl>
          <w:p w:rsidRPr="009A60B5" w:rsidR="00796838" w:rsidP="00B25EA8" w:rsidRDefault="00796838" w14:paraId="5833E1D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  <w:tr w:rsidRPr="009A60B5" w:rsidR="004C6F0E" w:rsidTr="4381DAA0" w14:paraId="0F0E62CA" w14:textId="77777777">
        <w:tc>
          <w:tcPr>
            <w:tcW w:w="9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A60B5" w:rsidR="004C6F0E" w:rsidP="00E12D55" w:rsidRDefault="004C6F0E" w14:paraId="12137223" w14:textId="34166343">
            <w:pPr>
              <w:pStyle w:val="Akapitzlist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                                                                                                            Suma godzin</w:t>
            </w:r>
            <w:r>
              <w:rPr>
                <w:rFonts w:ascii="Corbel" w:hAnsi="Corbel"/>
              </w:rPr>
              <w:t>.                                          30 h</w:t>
            </w:r>
          </w:p>
        </w:tc>
      </w:tr>
    </w:tbl>
    <w:p w:rsidRPr="009A60B5" w:rsidR="0085747A" w:rsidP="009C54AE" w:rsidRDefault="0085747A" w14:paraId="7893C290" w14:textId="2CE13B0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A60B5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A60B5" w:rsidR="009F4610">
        <w:rPr>
          <w:rFonts w:ascii="Corbel" w:hAnsi="Corbel"/>
          <w:sz w:val="24"/>
          <w:szCs w:val="24"/>
        </w:rPr>
        <w:t xml:space="preserve">, </w:t>
      </w:r>
      <w:r w:rsidRPr="009A60B5">
        <w:rPr>
          <w:rFonts w:ascii="Corbel" w:hAnsi="Corbel"/>
          <w:sz w:val="24"/>
          <w:szCs w:val="24"/>
        </w:rPr>
        <w:t xml:space="preserve">zajęć praktycznych </w:t>
      </w:r>
    </w:p>
    <w:p w:rsidRPr="009A60B5" w:rsidR="0085747A" w:rsidP="009C54AE" w:rsidRDefault="0085747A" w14:paraId="579BFEDB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356"/>
      </w:tblGrid>
      <w:tr w:rsidRPr="009A60B5" w:rsidR="0085747A" w:rsidTr="4381DAA0" w14:paraId="3718B31C" w14:textId="77777777">
        <w:tc>
          <w:tcPr>
            <w:tcW w:w="9356" w:type="dxa"/>
            <w:tcMar/>
          </w:tcPr>
          <w:p w:rsidRPr="009A60B5" w:rsidR="0085747A" w:rsidP="009C54AE" w:rsidRDefault="0085747A" w14:paraId="168CEAC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A60B5" w:rsidR="00796838" w:rsidTr="4381DAA0" w14:paraId="005C10C1" w14:textId="77777777">
        <w:tc>
          <w:tcPr>
            <w:tcW w:w="9356" w:type="dxa"/>
            <w:tcMar/>
          </w:tcPr>
          <w:tbl>
            <w:tblPr>
              <w:tblW w:w="0" w:type="auto"/>
              <w:tblInd w:w="29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7513"/>
              <w:gridCol w:w="1559"/>
            </w:tblGrid>
            <w:tr w:rsidRPr="009A60B5" w:rsidR="00796838" w:rsidTr="4381DAA0" w14:paraId="7FCCC05E" w14:textId="77777777">
              <w:tc>
                <w:tcPr>
                  <w:tcW w:w="7513" w:type="dxa"/>
                  <w:tcMar/>
                </w:tcPr>
                <w:p w:rsidRPr="009A60B5" w:rsidR="00796838" w:rsidP="00796838" w:rsidRDefault="00796838" w14:paraId="593CAA84" w14:textId="3CD7D27F">
                  <w:pPr>
                    <w:pStyle w:val="Akapitzlist"/>
                    <w:ind w:left="0"/>
                    <w:rPr>
                      <w:rFonts w:ascii="Corbel" w:hAnsi="Corbel"/>
                    </w:rPr>
                  </w:pPr>
                  <w:r w:rsidRPr="4381DAA0" w:rsidR="4FA4FFF6">
                    <w:rPr>
                      <w:rFonts w:ascii="Corbel" w:hAnsi="Corbel"/>
                    </w:rPr>
                    <w:t>Nie dotyczy</w:t>
                  </w:r>
                </w:p>
              </w:tc>
              <w:tc>
                <w:tcPr>
                  <w:tcW w:w="1559" w:type="dxa"/>
                  <w:tcMar/>
                </w:tcPr>
                <w:p w:rsidRPr="009A60B5" w:rsidR="00796838" w:rsidP="00796838" w:rsidRDefault="00796838" w14:paraId="07666F69" w14:textId="635BB65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</w:rPr>
                  </w:pPr>
                </w:p>
              </w:tc>
            </w:tr>
          </w:tbl>
          <w:p w:rsidRPr="009A60B5" w:rsidR="00796838" w:rsidP="00796838" w:rsidRDefault="00796838" w14:paraId="499BFD9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9A60B5" w:rsidR="0085747A" w:rsidP="009C54AE" w:rsidRDefault="0085747A" w14:paraId="23B31260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A60B5" w:rsidR="0085747A" w:rsidP="009C54AE" w:rsidRDefault="009F4610" w14:paraId="27D4A0A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>3.4 Metody dydaktyczne</w:t>
      </w:r>
      <w:r w:rsidRPr="009A60B5">
        <w:rPr>
          <w:rFonts w:ascii="Corbel" w:hAnsi="Corbel"/>
          <w:b w:val="0"/>
          <w:smallCaps w:val="0"/>
          <w:szCs w:val="24"/>
        </w:rPr>
        <w:t xml:space="preserve"> </w:t>
      </w:r>
    </w:p>
    <w:p w:rsidRPr="009A60B5" w:rsidR="0085747A" w:rsidP="009C54AE" w:rsidRDefault="0085747A" w14:paraId="2323EDDA" w14:textId="2441382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B6E4D" w:rsidR="00E662E0" w:rsidP="009A60B5" w:rsidRDefault="00E662E0" w14:paraId="303D584C" w14:textId="47C10491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hAnsi="Corbel" w:eastAsia="Times New Roman"/>
          <w:sz w:val="24"/>
          <w:szCs w:val="24"/>
          <w:lang w:eastAsia="pl-PL"/>
        </w:rPr>
      </w:pPr>
      <w:r w:rsidRPr="00BB6E4D">
        <w:rPr>
          <w:rFonts w:ascii="Corbel" w:hAnsi="Corbel" w:eastAsia="Times New Roman"/>
          <w:bCs/>
          <w:spacing w:val="-5"/>
          <w:sz w:val="24"/>
          <w:szCs w:val="24"/>
        </w:rPr>
        <w:t>Wykład prowadzony z wykorzystaniem metody nauczania teoretycznego z elementami metody nauczania praktycznego</w:t>
      </w:r>
      <w:r w:rsidRPr="00BB6E4D">
        <w:rPr>
          <w:rFonts w:ascii="Corbel" w:hAnsi="Corbel" w:eastAsia="Times New Roman"/>
          <w:sz w:val="24"/>
          <w:szCs w:val="24"/>
          <w:lang w:eastAsia="pl-PL"/>
        </w:rPr>
        <w:t>, wykład z prezentacją multimedialną</w:t>
      </w:r>
      <w:r w:rsidRPr="00BB6E4D" w:rsidR="00BB6E4D">
        <w:rPr>
          <w:rFonts w:ascii="Corbel" w:hAnsi="Corbel" w:eastAsia="Times New Roman"/>
          <w:sz w:val="24"/>
          <w:szCs w:val="24"/>
          <w:lang w:eastAsia="pl-PL"/>
        </w:rPr>
        <w:t xml:space="preserve">, </w:t>
      </w:r>
      <w:r w:rsidRPr="00BB6E4D" w:rsidR="00BB6E4D">
        <w:rPr>
          <w:rFonts w:ascii="Corbel" w:hAnsi="Corbel"/>
          <w:sz w:val="24"/>
          <w:szCs w:val="24"/>
        </w:rPr>
        <w:t>zajęcia realizowane z wykorzystaniem metod i technik kształcenia stacjonarnego lub na odległość</w:t>
      </w:r>
      <w:r w:rsidR="00BB6E4D">
        <w:rPr>
          <w:rFonts w:ascii="Corbel" w:hAnsi="Corbel"/>
          <w:sz w:val="24"/>
          <w:szCs w:val="24"/>
        </w:rPr>
        <w:t>.</w:t>
      </w:r>
    </w:p>
    <w:p w:rsidRPr="00BB6E4D" w:rsidR="00E662E0" w:rsidP="009A60B5" w:rsidRDefault="00E662E0" w14:paraId="0D95EC2E" w14:textId="77777777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Corbel" w:hAnsi="Corbel" w:eastAsia="Times New Roman"/>
          <w:sz w:val="24"/>
          <w:szCs w:val="24"/>
          <w:lang w:eastAsia="pl-PL"/>
        </w:rPr>
      </w:pPr>
      <w:r w:rsidRPr="00BB6E4D">
        <w:rPr>
          <w:rFonts w:ascii="Corbel" w:hAnsi="Corbel" w:eastAsia="Times New Roman"/>
          <w:sz w:val="24"/>
          <w:szCs w:val="24"/>
          <w:lang w:eastAsia="pl-PL"/>
        </w:rPr>
        <w:t>Podstawową metodą nauczania jest metoda teoretyczna, z elementami praktycznego stosowania przepisów. Ponadto zaprezentowane zostanie wybrane orzecznictwo sądowe (orzecznictwo SN i SA), którego znajomość jest wymagana dla potrzeb poprawnego rozwiązania kazusów z prawa karnego i prawa wykroczeń.</w:t>
      </w:r>
    </w:p>
    <w:p w:rsidRPr="009A60B5" w:rsidR="00796838" w:rsidP="009A60B5" w:rsidRDefault="00796838" w14:paraId="40D2F660" w14:textId="49BC21A7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</w:p>
    <w:p w:rsidRPr="009A60B5" w:rsidR="00796838" w:rsidP="009C54AE" w:rsidRDefault="00796838" w14:paraId="7B56DAD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C61DC5" w14:paraId="0C34435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 </w:t>
      </w:r>
      <w:r w:rsidRPr="009A60B5" w:rsidR="0085747A">
        <w:rPr>
          <w:rFonts w:ascii="Corbel" w:hAnsi="Corbel"/>
          <w:smallCaps w:val="0"/>
          <w:szCs w:val="24"/>
        </w:rPr>
        <w:t>METODY I KRYTERIA OCENY</w:t>
      </w:r>
      <w:r w:rsidRPr="009A60B5" w:rsidR="009F4610">
        <w:rPr>
          <w:rFonts w:ascii="Corbel" w:hAnsi="Corbel"/>
          <w:smallCaps w:val="0"/>
          <w:szCs w:val="24"/>
        </w:rPr>
        <w:t xml:space="preserve"> </w:t>
      </w:r>
    </w:p>
    <w:p w:rsidRPr="009A60B5" w:rsidR="00923D7D" w:rsidP="009C54AE" w:rsidRDefault="00923D7D" w14:paraId="4C07E4A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A60B5" w:rsidR="0085747A" w:rsidP="009C54AE" w:rsidRDefault="0085747A" w14:paraId="65DBAD2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4.1 Sposoby weryfikacji efektów </w:t>
      </w:r>
      <w:r w:rsidRPr="009A60B5" w:rsidR="00C05F44">
        <w:rPr>
          <w:rFonts w:ascii="Corbel" w:hAnsi="Corbel"/>
          <w:smallCaps w:val="0"/>
          <w:szCs w:val="24"/>
        </w:rPr>
        <w:t>uczenia się</w:t>
      </w:r>
    </w:p>
    <w:p w:rsidRPr="009A60B5" w:rsidR="0085747A" w:rsidP="009C54AE" w:rsidRDefault="0085747A" w14:paraId="378EFD9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A60B5" w:rsidR="0085747A" w:rsidTr="4381DAA0" w14:paraId="58A9E7AE" w14:textId="77777777">
        <w:tc>
          <w:tcPr>
            <w:tcW w:w="1985" w:type="dxa"/>
            <w:tcMar/>
            <w:vAlign w:val="center"/>
          </w:tcPr>
          <w:p w:rsidRPr="009A60B5" w:rsidR="0085747A" w:rsidP="009C54AE" w:rsidRDefault="0071620A" w14:paraId="03A2B7A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A60B5" w:rsidR="0085747A" w:rsidP="4381DAA0" w:rsidRDefault="009F4610" w14:paraId="6EFE345C" w14:textId="4983B3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381DAA0" w:rsidR="00A84C85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Metody oceny efektów uczenia si</w:t>
            </w:r>
            <w:r w:rsidRPr="4381DAA0" w:rsidR="77805BC8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 xml:space="preserve">ę </w:t>
            </w:r>
          </w:p>
          <w:p w:rsidRPr="009A60B5" w:rsidR="0085747A" w:rsidP="4381DAA0" w:rsidRDefault="009F4610" w14:paraId="260088AC" w14:textId="32552ED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381DAA0" w:rsidR="009F4610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(</w:t>
            </w:r>
            <w:r w:rsidRPr="4381DAA0" w:rsidR="0085747A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A60B5" w:rsidR="00923D7D" w:rsidP="009C54AE" w:rsidRDefault="0085747A" w14:paraId="7D87EC8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A60B5" w:rsidR="0085747A" w:rsidP="009C54AE" w:rsidRDefault="0085747A" w14:paraId="6289B9C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A60B5" w:rsidR="0085747A" w:rsidTr="4381DAA0" w14:paraId="138CA66B" w14:textId="77777777">
        <w:tc>
          <w:tcPr>
            <w:tcW w:w="1985" w:type="dxa"/>
            <w:tcMar/>
          </w:tcPr>
          <w:p w:rsidRPr="003B0DE3" w:rsidR="0085747A" w:rsidP="009C54AE" w:rsidRDefault="0085747A" w14:paraId="0929E1DF" w14:textId="3DA2D374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B0DE3">
              <w:rPr>
                <w:rFonts w:ascii="Calibri" w:hAnsi="Calibri" w:cs="Calibri"/>
                <w:b w:val="0"/>
                <w:sz w:val="20"/>
                <w:szCs w:val="20"/>
              </w:rPr>
              <w:t xml:space="preserve">ek_ 01 </w:t>
            </w:r>
            <w:r w:rsidRPr="003B0DE3" w:rsidR="00DA7731">
              <w:rPr>
                <w:rFonts w:ascii="Calibri" w:hAnsi="Calibri" w:cs="Calibri"/>
                <w:b w:val="0"/>
                <w:sz w:val="20"/>
                <w:szCs w:val="20"/>
              </w:rPr>
              <w:t>-</w:t>
            </w:r>
            <w:r w:rsidRPr="003B0DE3" w:rsidR="003B0DE3">
              <w:rPr>
                <w:rFonts w:ascii="Calibri" w:hAnsi="Calibri" w:cs="Calibri"/>
                <w:b w:val="0"/>
                <w:sz w:val="20"/>
                <w:szCs w:val="20"/>
              </w:rPr>
              <w:t>EK_</w:t>
            </w:r>
            <w:r w:rsidR="002C0D7F">
              <w:rPr>
                <w:rFonts w:ascii="Calibri" w:hAnsi="Calibri" w:cs="Calibri"/>
                <w:b w:val="0"/>
                <w:sz w:val="20"/>
                <w:szCs w:val="20"/>
              </w:rPr>
              <w:t>0</w:t>
            </w:r>
            <w:r w:rsidRPr="003B0DE3" w:rsidR="003B0DE3">
              <w:rPr>
                <w:rFonts w:ascii="Calibri" w:hAnsi="Calibri" w:cs="Calibri"/>
                <w:b w:val="0"/>
                <w:sz w:val="20"/>
                <w:szCs w:val="20"/>
              </w:rPr>
              <w:t>8</w:t>
            </w:r>
          </w:p>
        </w:tc>
        <w:tc>
          <w:tcPr>
            <w:tcW w:w="5528" w:type="dxa"/>
            <w:tcMar/>
          </w:tcPr>
          <w:p w:rsidRPr="009A60B5" w:rsidR="0085747A" w:rsidP="009C54AE" w:rsidRDefault="00DA7731" w14:paraId="26CACB74" w14:textId="362A3C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60B5">
              <w:rPr>
                <w:rFonts w:ascii="Corbel" w:hAnsi="Corbel"/>
                <w:b w:val="0"/>
                <w:szCs w:val="24"/>
              </w:rPr>
              <w:t>egzamin pisemny, zaliczenie pisemne</w:t>
            </w:r>
          </w:p>
        </w:tc>
        <w:tc>
          <w:tcPr>
            <w:tcW w:w="2126" w:type="dxa"/>
            <w:tcMar/>
          </w:tcPr>
          <w:p w:rsidRPr="009A60B5" w:rsidR="0085747A" w:rsidP="4381DAA0" w:rsidRDefault="00DA7731" w14:paraId="4CEBF7C2" w14:textId="2DD8E75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381DAA0" w:rsidR="64D2FF93">
              <w:rPr>
                <w:rFonts w:ascii="Corbel" w:hAnsi="Corbel"/>
                <w:b w:val="0"/>
                <w:bCs w:val="0"/>
              </w:rPr>
              <w:t>W</w:t>
            </w:r>
          </w:p>
        </w:tc>
      </w:tr>
    </w:tbl>
    <w:p w:rsidRPr="009A60B5" w:rsidR="00923D7D" w:rsidP="009C54AE" w:rsidRDefault="00923D7D" w14:paraId="26B5341E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3E1941" w14:paraId="109D2D4E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4.2 </w:t>
      </w:r>
      <w:r w:rsidRPr="009A60B5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A60B5" w:rsidR="00923D7D">
        <w:rPr>
          <w:rFonts w:ascii="Corbel" w:hAnsi="Corbel"/>
          <w:smallCaps w:val="0"/>
          <w:szCs w:val="24"/>
        </w:rPr>
        <w:t xml:space="preserve"> </w:t>
      </w:r>
    </w:p>
    <w:p w:rsidRPr="009A60B5" w:rsidR="00923D7D" w:rsidP="009C54AE" w:rsidRDefault="00923D7D" w14:paraId="78DFCAF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4381DAA0" w14:paraId="28FA8F25" w14:textId="77777777">
        <w:tc>
          <w:tcPr>
            <w:tcW w:w="9670" w:type="dxa"/>
            <w:tcMar/>
          </w:tcPr>
          <w:p w:rsidR="006B3BB6" w:rsidP="006B3BB6" w:rsidRDefault="00E662E0" w14:paraId="3083FF29" w14:textId="03D16A46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 w:rsidRPr="009A60B5">
              <w:rPr>
                <w:rFonts w:ascii="Corbel" w:hAnsi="Corbel" w:eastAsia="Times New Roman"/>
                <w:szCs w:val="24"/>
                <w:lang w:eastAsia="pl-PL"/>
              </w:rPr>
              <w:t xml:space="preserve">Egzamin pisemny w formie testu jednokrotnego </w:t>
            </w:r>
            <w:r w:rsidR="006B3BB6">
              <w:rPr>
                <w:rFonts w:ascii="Corbel" w:hAnsi="Corbel" w:eastAsia="Times New Roman"/>
                <w:szCs w:val="24"/>
                <w:lang w:eastAsia="pl-PL"/>
              </w:rPr>
              <w:t xml:space="preserve">wyboru złożony z </w:t>
            </w:r>
            <w:r w:rsidRPr="009A60B5">
              <w:rPr>
                <w:rFonts w:ascii="Corbel" w:hAnsi="Corbel" w:eastAsia="Times New Roman"/>
                <w:szCs w:val="24"/>
                <w:lang w:eastAsia="pl-PL"/>
              </w:rPr>
              <w:t>25 pytań</w:t>
            </w:r>
            <w:r w:rsidR="006B3BB6">
              <w:rPr>
                <w:rFonts w:ascii="Corbel" w:hAnsi="Corbel" w:eastAsia="Times New Roman"/>
                <w:szCs w:val="24"/>
                <w:lang w:eastAsia="pl-PL"/>
              </w:rPr>
              <w:t>, punktowanych po 1 pkt za odpowiedź poprawną.</w:t>
            </w:r>
            <w:r w:rsidR="00006369">
              <w:rPr>
                <w:rFonts w:ascii="Corbel" w:hAnsi="Corbel" w:eastAsia="Times New Roman"/>
                <w:szCs w:val="24"/>
                <w:lang w:eastAsia="pl-PL"/>
              </w:rPr>
              <w:t xml:space="preserve"> </w:t>
            </w:r>
          </w:p>
          <w:p w:rsidR="006B3BB6" w:rsidP="006B3BB6" w:rsidRDefault="006B3BB6" w14:paraId="52E0966B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Warunkiem zaliczenia przedmiotu jest uzyskanie 13 pkt.</w:t>
            </w:r>
          </w:p>
          <w:p w:rsidR="006B3BB6" w:rsidP="006B3BB6" w:rsidRDefault="006B3BB6" w14:paraId="0CF76E80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Skala ocen:</w:t>
            </w:r>
          </w:p>
          <w:p w:rsidR="006B3BB6" w:rsidP="006B3BB6" w:rsidRDefault="006B3BB6" w14:paraId="0B56DFFF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25-24 5.0</w:t>
            </w:r>
          </w:p>
          <w:p w:rsidR="006B3BB6" w:rsidP="006B3BB6" w:rsidRDefault="006B3BB6" w14:paraId="1EDBF5A8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23-22 4.5</w:t>
            </w:r>
          </w:p>
          <w:p w:rsidR="006B3BB6" w:rsidP="006B3BB6" w:rsidRDefault="006B3BB6" w14:paraId="776BF476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21-18 4.0</w:t>
            </w:r>
          </w:p>
          <w:p w:rsidR="006B3BB6" w:rsidP="006B3BB6" w:rsidRDefault="006B3BB6" w14:paraId="038E492F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17-15 3.5</w:t>
            </w:r>
          </w:p>
          <w:p w:rsidRPr="003301B2" w:rsidR="006B3BB6" w:rsidP="006B3BB6" w:rsidRDefault="006B3BB6" w14:paraId="049A3C5C" w14:textId="77777777">
            <w:pPr>
              <w:pStyle w:val="Punktygwne"/>
              <w:spacing w:before="0" w:after="0"/>
              <w:jc w:val="both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eastAsia="pl-PL"/>
              </w:rPr>
              <w:t>14-13 3.0</w:t>
            </w:r>
          </w:p>
          <w:p w:rsidR="00DA7731" w:rsidP="4381DAA0" w:rsidRDefault="00DA7731" w14:paraId="5FAF63EF" w14:textId="50B8B704">
            <w:pPr>
              <w:pStyle w:val="Punktygwne"/>
              <w:spacing w:before="0" w:after="0"/>
              <w:jc w:val="both"/>
              <w:rPr>
                <w:rFonts w:ascii="Corbel" w:hAnsi="Corbel" w:eastAsia="Times New Roman"/>
                <w:b w:val="0"/>
                <w:bCs w:val="0"/>
                <w:caps w:val="0"/>
                <w:smallCaps w:val="0"/>
                <w:color w:val="000000"/>
                <w:lang w:eastAsia="pl-PL"/>
              </w:rPr>
            </w:pPr>
          </w:p>
          <w:p w:rsidRPr="00DD288D" w:rsidR="00DD288D" w:rsidP="00DA7731" w:rsidRDefault="00DD288D" w14:paraId="07A1D9BB" w14:textId="3F5F948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wyjątkowych sytuacjach dopuszcza się przeprowadzenie egzaminu w formie ustnej.</w:t>
            </w:r>
          </w:p>
          <w:p w:rsidRPr="009A60B5" w:rsidR="0085747A" w:rsidP="009C54AE" w:rsidRDefault="0085747A" w14:paraId="4CD881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A60B5" w:rsidR="0085747A" w:rsidP="009C54AE" w:rsidRDefault="0085747A" w14:paraId="2F52371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9F4610" w:rsidP="009C54AE" w:rsidRDefault="0085747A" w14:paraId="00182D2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A60B5">
        <w:rPr>
          <w:rFonts w:ascii="Corbel" w:hAnsi="Corbel"/>
          <w:b/>
          <w:sz w:val="24"/>
          <w:szCs w:val="24"/>
        </w:rPr>
        <w:t xml:space="preserve">5. </w:t>
      </w:r>
      <w:r w:rsidRPr="009A60B5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A60B5" w:rsidR="0085747A" w:rsidP="009C54AE" w:rsidRDefault="0085747A" w14:paraId="3A87C7D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9A60B5" w:rsidR="0085747A" w:rsidTr="4381DAA0" w14:paraId="2771F092" w14:textId="77777777">
        <w:tc>
          <w:tcPr>
            <w:tcW w:w="4962" w:type="dxa"/>
            <w:tcMar/>
            <w:vAlign w:val="center"/>
          </w:tcPr>
          <w:p w:rsidRPr="009A60B5" w:rsidR="0085747A" w:rsidP="009C54AE" w:rsidRDefault="00C61DC5" w14:paraId="060A6B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A60B5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A60B5" w:rsidR="0085747A" w:rsidP="009C54AE" w:rsidRDefault="00C61DC5" w14:paraId="58BEB6A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A60B5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A60B5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A60B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A60B5" w:rsidR="0085747A" w:rsidTr="4381DAA0" w14:paraId="21F07E6D" w14:textId="77777777">
        <w:tc>
          <w:tcPr>
            <w:tcW w:w="4962" w:type="dxa"/>
            <w:tcMar/>
          </w:tcPr>
          <w:p w:rsidRPr="009A60B5" w:rsidR="0085747A" w:rsidP="009C54AE" w:rsidRDefault="00C61DC5" w14:paraId="5926EAF4" w14:textId="012005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 w:rsidR="00C61DC5">
              <w:rPr>
                <w:rFonts w:ascii="Corbel" w:hAnsi="Corbel"/>
                <w:sz w:val="24"/>
                <w:szCs w:val="24"/>
              </w:rPr>
              <w:t>G</w:t>
            </w:r>
            <w:r w:rsidRPr="4381DAA0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381DAA0" w:rsidR="4DDA94C7">
              <w:rPr>
                <w:rFonts w:ascii="Corbel" w:hAnsi="Corbel"/>
                <w:sz w:val="24"/>
                <w:szCs w:val="24"/>
              </w:rPr>
              <w:t>z</w:t>
            </w:r>
            <w:r w:rsidRPr="4381DAA0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4381DAA0" w:rsidR="5C530E5D">
              <w:rPr>
                <w:rFonts w:ascii="Corbel" w:hAnsi="Corbel"/>
                <w:sz w:val="24"/>
                <w:szCs w:val="24"/>
              </w:rPr>
              <w:t>harmonogramu</w:t>
            </w:r>
            <w:r w:rsidRPr="4381DAA0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4381DAA0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A60B5" w:rsidR="006A7857" w:rsidP="006A7857" w:rsidRDefault="006A7857" w14:paraId="4C9C636A" w14:textId="1F7BE0F5">
            <w:pPr>
              <w:pStyle w:val="Akapitzlist"/>
              <w:spacing w:after="120" w:line="240" w:lineRule="auto"/>
              <w:ind w:left="0"/>
              <w:rPr>
                <w:rFonts w:ascii="Corbel" w:hAnsi="Corbel"/>
              </w:rPr>
            </w:pPr>
            <w:r w:rsidRPr="009A60B5">
              <w:rPr>
                <w:rFonts w:ascii="Corbel" w:hAnsi="Corbel"/>
              </w:rPr>
              <w:t xml:space="preserve">Wykład – </w:t>
            </w:r>
            <w:r w:rsidR="004C6F0E">
              <w:rPr>
                <w:rFonts w:ascii="Corbel" w:hAnsi="Corbel"/>
              </w:rPr>
              <w:t>30</w:t>
            </w:r>
            <w:r w:rsidRPr="009A60B5">
              <w:rPr>
                <w:rFonts w:ascii="Corbel" w:hAnsi="Corbel"/>
              </w:rPr>
              <w:t xml:space="preserve"> godz.</w:t>
            </w:r>
          </w:p>
          <w:p w:rsidRPr="009A60B5" w:rsidR="0085747A" w:rsidP="006A7857" w:rsidRDefault="0085747A" w14:paraId="45106B48" w14:textId="50D17F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A60B5" w:rsidR="00C61DC5" w:rsidTr="4381DAA0" w14:paraId="4D708872" w14:textId="77777777">
        <w:tc>
          <w:tcPr>
            <w:tcW w:w="4962" w:type="dxa"/>
            <w:tcMar/>
          </w:tcPr>
          <w:p w:rsidRPr="009A60B5" w:rsidR="00C61DC5" w:rsidP="009C54AE" w:rsidRDefault="00C61DC5" w14:paraId="222EEA33" w14:textId="75D7A5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 w:rsidR="00C61DC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4381DAA0" w:rsidR="086780E6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A60B5" w:rsidR="00C61DC5" w:rsidP="009C54AE" w:rsidRDefault="00C61DC5" w14:paraId="7CDB6EC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A60B5" w:rsidR="00C61DC5" w:rsidP="009C54AE" w:rsidRDefault="006A7857" w14:paraId="79083395" w14:textId="03170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81DAA0" w:rsidR="6B4EC9DC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  <w:r w:rsidRPr="4381DAA0" w:rsidR="4AC9DECB">
              <w:rPr>
                <w:rFonts w:ascii="Corbel" w:hAnsi="Corbel"/>
                <w:sz w:val="24"/>
                <w:szCs w:val="24"/>
              </w:rPr>
              <w:t>9,5</w:t>
            </w:r>
            <w:r w:rsidRPr="4381DAA0" w:rsidR="15FC1804">
              <w:rPr>
                <w:rFonts w:ascii="Corbel" w:hAnsi="Corbel"/>
                <w:sz w:val="24"/>
                <w:szCs w:val="24"/>
              </w:rPr>
              <w:t xml:space="preserve"> </w:t>
            </w:r>
            <w:r w:rsidRPr="4381DAA0" w:rsidR="6B4EC9DC">
              <w:rPr>
                <w:rFonts w:ascii="Corbel" w:hAnsi="Corbel"/>
                <w:sz w:val="24"/>
                <w:szCs w:val="24"/>
              </w:rPr>
              <w:t>godz.</w:t>
            </w:r>
          </w:p>
          <w:p w:rsidRPr="009A60B5" w:rsidR="006A7857" w:rsidP="009C54AE" w:rsidRDefault="006A7857" w14:paraId="4F188E5F" w14:textId="58B3CC3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Udział w egzaminie 30 min</w:t>
            </w:r>
            <w:r w:rsidR="00D11486">
              <w:rPr>
                <w:rFonts w:ascii="Corbel" w:hAnsi="Corbel"/>
                <w:sz w:val="24"/>
                <w:szCs w:val="24"/>
              </w:rPr>
              <w:t>.</w:t>
            </w:r>
          </w:p>
          <w:p w:rsidRPr="009A60B5" w:rsidR="006A7857" w:rsidP="009C54AE" w:rsidRDefault="006A7857" w14:paraId="0934E637" w14:textId="1014E21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A60B5" w:rsidR="00C61DC5" w:rsidTr="4381DAA0" w14:paraId="58FC445E" w14:textId="77777777">
        <w:tc>
          <w:tcPr>
            <w:tcW w:w="4962" w:type="dxa"/>
            <w:tcMar/>
          </w:tcPr>
          <w:p w:rsidRPr="009A60B5" w:rsidR="0071620A" w:rsidP="009C54AE" w:rsidRDefault="00C61DC5" w14:paraId="712F6D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A60B5" w:rsidR="00C61DC5" w:rsidP="009C54AE" w:rsidRDefault="00C61DC5" w14:paraId="438EA3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A60B5" w:rsidR="006A7857" w:rsidP="4381DAA0" w:rsidRDefault="006A7857" w14:paraId="5182568A" w14:textId="77832814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4381DAA0" w:rsidR="6B4EC9DC">
              <w:rPr>
                <w:rFonts w:ascii="Corbel" w:hAnsi="Corbel"/>
              </w:rPr>
              <w:t xml:space="preserve">przygotowanie do egzaminu – </w:t>
            </w:r>
            <w:r w:rsidRPr="4381DAA0" w:rsidR="5F941A4B">
              <w:rPr>
                <w:rFonts w:ascii="Corbel" w:hAnsi="Corbel"/>
              </w:rPr>
              <w:t>60</w:t>
            </w:r>
            <w:r w:rsidRPr="4381DAA0" w:rsidR="004C6F0E">
              <w:rPr>
                <w:rFonts w:ascii="Corbel" w:hAnsi="Corbel"/>
              </w:rPr>
              <w:t xml:space="preserve"> </w:t>
            </w:r>
            <w:r w:rsidRPr="4381DAA0" w:rsidR="6B4EC9DC">
              <w:rPr>
                <w:rFonts w:ascii="Corbel" w:hAnsi="Corbel"/>
              </w:rPr>
              <w:t>godz.</w:t>
            </w:r>
          </w:p>
          <w:p w:rsidRPr="009A60B5" w:rsidR="006A7857" w:rsidP="003B0DE3" w:rsidRDefault="006A7857" w14:paraId="5227B94B" w14:textId="0CF5EC9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9A60B5" w:rsidR="0085747A" w:rsidTr="4381DAA0" w14:paraId="18F9A326" w14:textId="77777777">
        <w:tc>
          <w:tcPr>
            <w:tcW w:w="4962" w:type="dxa"/>
            <w:tcMar/>
          </w:tcPr>
          <w:p w:rsidRPr="009A60B5" w:rsidR="0085747A" w:rsidP="009C54AE" w:rsidRDefault="0085747A" w14:paraId="60D7A6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60B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A60B5" w:rsidR="0085747A" w:rsidP="009C54AE" w:rsidRDefault="003B0DE3" w14:paraId="4C2DED69" w14:textId="21D15DA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Pr="009A60B5" w:rsidR="0085747A" w:rsidTr="4381DAA0" w14:paraId="645D067C" w14:textId="77777777">
        <w:tc>
          <w:tcPr>
            <w:tcW w:w="4962" w:type="dxa"/>
            <w:tcMar/>
          </w:tcPr>
          <w:p w:rsidRPr="009A60B5" w:rsidR="0085747A" w:rsidP="009C54AE" w:rsidRDefault="0085747A" w14:paraId="3BF49FA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A60B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A60B5" w:rsidR="0085747A" w:rsidP="009C54AE" w:rsidRDefault="00D11486" w14:paraId="329DA202" w14:textId="57DC67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A60B5" w:rsidR="0085747A" w:rsidP="009C54AE" w:rsidRDefault="00923D7D" w14:paraId="5FCEA22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A60B5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A60B5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A60B5" w:rsidR="003E1941" w:rsidP="009C54AE" w:rsidRDefault="003E1941" w14:paraId="152EB91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A60B5" w:rsidR="0085747A" w:rsidP="4381DAA0" w:rsidRDefault="0071620A" w14:paraId="3C7F4674" w14:textId="7FFEF5A9">
      <w:pPr>
        <w:pStyle w:val="Punktygwne"/>
        <w:spacing w:before="0" w:after="0"/>
        <w:rPr>
          <w:rFonts w:ascii="Corbel" w:hAnsi="Corbel"/>
          <w:caps w:val="0"/>
          <w:smallCaps w:val="0"/>
        </w:rPr>
      </w:pPr>
      <w:r w:rsidRPr="4381DAA0" w:rsidR="0071620A">
        <w:rPr>
          <w:rFonts w:ascii="Corbel" w:hAnsi="Corbel"/>
          <w:caps w:val="0"/>
          <w:smallCaps w:val="0"/>
        </w:rPr>
        <w:t xml:space="preserve">6. </w:t>
      </w:r>
      <w:r w:rsidRPr="4381DAA0" w:rsidR="0085747A">
        <w:rPr>
          <w:rFonts w:ascii="Corbel" w:hAnsi="Corbel"/>
          <w:caps w:val="0"/>
          <w:smallCaps w:val="0"/>
        </w:rPr>
        <w:t>PRAKTYKI ZAWODOWE W RAMACH PRZEDMIOTU</w:t>
      </w:r>
    </w:p>
    <w:p w:rsidRPr="009A60B5" w:rsidR="0085747A" w:rsidP="009C54AE" w:rsidRDefault="0085747A" w14:paraId="79BE9239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8"/>
        <w:gridCol w:w="4612"/>
      </w:tblGrid>
      <w:tr w:rsidRPr="009A60B5" w:rsidR="0085747A" w:rsidTr="4381DAA0" w14:paraId="74173518" w14:textId="77777777">
        <w:trPr>
          <w:trHeight w:val="397"/>
        </w:trPr>
        <w:tc>
          <w:tcPr>
            <w:tcW w:w="4962" w:type="dxa"/>
            <w:tcMar/>
          </w:tcPr>
          <w:p w:rsidRPr="009A60B5" w:rsidR="0085747A" w:rsidP="009C54AE" w:rsidRDefault="0085747A" w14:paraId="1EFC9CD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7" w:type="dxa"/>
            <w:tcMar/>
          </w:tcPr>
          <w:p w:rsidRPr="009A60B5" w:rsidR="0085747A" w:rsidP="4381DAA0" w:rsidRDefault="0085747A" w14:paraId="5C1A32AE" w14:textId="2EDABB0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4381DAA0" w:rsidR="51EC62FD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w:rsidRPr="009A60B5" w:rsidR="0085747A" w:rsidTr="4381DAA0" w14:paraId="6AE65808" w14:textId="77777777">
        <w:trPr>
          <w:trHeight w:val="397"/>
        </w:trPr>
        <w:tc>
          <w:tcPr>
            <w:tcW w:w="4962" w:type="dxa"/>
            <w:tcMar/>
          </w:tcPr>
          <w:p w:rsidRPr="009A60B5" w:rsidR="0085747A" w:rsidP="009C54AE" w:rsidRDefault="0085747A" w14:paraId="395CCB8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A60B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7" w:type="dxa"/>
            <w:tcMar/>
          </w:tcPr>
          <w:p w:rsidRPr="009A60B5" w:rsidR="0085747A" w:rsidP="4381DAA0" w:rsidRDefault="0085747A" w14:paraId="37F91D50" w14:textId="5A41DD93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4381DAA0" w:rsidR="742A5359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w:rsidRPr="009A60B5" w:rsidR="003E1941" w:rsidP="009C54AE" w:rsidRDefault="003E1941" w14:paraId="21CC202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4381DAA0" w:rsidP="4381DAA0" w:rsidRDefault="4381DAA0" w14:paraId="7943183A" w14:textId="57DD2C45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4381DAA0" w:rsidP="4381DAA0" w:rsidRDefault="4381DAA0" w14:paraId="7A9B686B" w14:textId="29132760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="4381DAA0" w:rsidP="4381DAA0" w:rsidRDefault="4381DAA0" w14:paraId="0E680FBA" w14:textId="766D1629">
      <w:pPr>
        <w:pStyle w:val="Punktygwne"/>
        <w:spacing w:before="0" w:after="0"/>
        <w:rPr>
          <w:rFonts w:ascii="Corbel" w:hAnsi="Corbel"/>
          <w:caps w:val="0"/>
          <w:smallCaps w:val="0"/>
        </w:rPr>
      </w:pPr>
    </w:p>
    <w:p w:rsidRPr="009A60B5" w:rsidR="0085747A" w:rsidP="009C54AE" w:rsidRDefault="00675843" w14:paraId="2EFAF5C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A60B5">
        <w:rPr>
          <w:rFonts w:ascii="Corbel" w:hAnsi="Corbel"/>
          <w:smallCaps w:val="0"/>
          <w:szCs w:val="24"/>
        </w:rPr>
        <w:t xml:space="preserve">7. </w:t>
      </w:r>
      <w:r w:rsidRPr="009A60B5" w:rsidR="0085747A">
        <w:rPr>
          <w:rFonts w:ascii="Corbel" w:hAnsi="Corbel"/>
          <w:smallCaps w:val="0"/>
          <w:szCs w:val="24"/>
        </w:rPr>
        <w:t>LITERATURA</w:t>
      </w:r>
      <w:r w:rsidRPr="009A60B5">
        <w:rPr>
          <w:rFonts w:ascii="Corbel" w:hAnsi="Corbel"/>
          <w:smallCaps w:val="0"/>
          <w:szCs w:val="24"/>
        </w:rPr>
        <w:t xml:space="preserve"> </w:t>
      </w:r>
    </w:p>
    <w:p w:rsidRPr="009A60B5" w:rsidR="00675843" w:rsidP="009C54AE" w:rsidRDefault="00675843" w14:paraId="6CB48DB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A60B5" w:rsidR="0085747A" w:rsidTr="4381DAA0" w14:paraId="2A6D40F7" w14:textId="77777777">
        <w:trPr>
          <w:trHeight w:val="397"/>
        </w:trPr>
        <w:tc>
          <w:tcPr>
            <w:tcW w:w="9639" w:type="dxa"/>
            <w:tcMar/>
          </w:tcPr>
          <w:p w:rsidRPr="00FB3773" w:rsidR="006A7857" w:rsidP="006A7857" w:rsidRDefault="0085747A" w14:paraId="2965AE08" w14:textId="7635A57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381DAA0" w:rsidR="0085747A">
              <w:rPr>
                <w:rFonts w:ascii="Corbel" w:hAnsi="Corbel"/>
                <w:b w:val="0"/>
                <w:bCs w:val="0"/>
                <w:caps w:val="0"/>
                <w:smallCaps w:val="0"/>
              </w:rPr>
              <w:t>Literatura podstawowa:</w:t>
            </w:r>
          </w:p>
          <w:p w:rsidR="4381DAA0" w:rsidP="4381DAA0" w:rsidRDefault="4381DAA0" w14:paraId="23016043" w14:textId="15BEE100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="006A7857" w:rsidP="006A7857" w:rsidRDefault="006A7857" w14:paraId="66270FC9" w14:textId="36F5A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L. Gardocki, Prawo karne, CH Beck 2</w:t>
            </w:r>
            <w:r w:rsidR="003B0DE3"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021</w:t>
            </w:r>
          </w:p>
          <w:p w:rsidRPr="00FB3773" w:rsidR="003B0DE3" w:rsidP="006A7857" w:rsidRDefault="003B0DE3" w14:paraId="0813FE53" w14:textId="761532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</w:pPr>
            <w:r>
              <w:rPr>
                <w:rFonts w:ascii="Corbel" w:hAnsi="Corbel" w:eastAsia="Times New Roman" w:cs="Calibri"/>
                <w:bCs/>
                <w:sz w:val="24"/>
                <w:szCs w:val="24"/>
                <w:lang w:eastAsia="pl-PL"/>
              </w:rPr>
              <w:t>K.Burdziak, M. Kowalewska-Łukuć, M. Mosiewicz, Prawo karne materialne. Kurs skrócony, 2021</w:t>
            </w:r>
          </w:p>
          <w:p w:rsidRPr="00FB3773" w:rsidR="0085747A" w:rsidP="00C64FA7" w:rsidRDefault="0085747A" w14:paraId="65AC9F6F" w14:textId="7C42C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Pr="009A60B5" w:rsidR="0085747A" w:rsidTr="4381DAA0" w14:paraId="162D143B" w14:textId="77777777">
        <w:trPr>
          <w:trHeight w:val="397"/>
        </w:trPr>
        <w:tc>
          <w:tcPr>
            <w:tcW w:w="9639" w:type="dxa"/>
            <w:tcMar/>
          </w:tcPr>
          <w:p w:rsidRPr="00FB3773" w:rsidR="006A7857" w:rsidP="006A7857" w:rsidRDefault="006A7857" w14:paraId="68983E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4381DAA0" w:rsidR="6B4EC9DC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Literatura uzupełniająca: </w:t>
            </w:r>
          </w:p>
          <w:p w:rsidR="4381DAA0" w:rsidP="4381DAA0" w:rsidRDefault="4381DAA0" w14:paraId="0046E1BA" w14:textId="174414B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</w:p>
          <w:p w:rsidRPr="00FB3773" w:rsidR="006A7857" w:rsidP="0093527E" w:rsidRDefault="00006369" w14:paraId="0F312BAF" w14:textId="3174B1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 xml:space="preserve">V. Konarska-Wrzosek, </w:t>
            </w:r>
            <w:r w:rsidRPr="00FB3773" w:rsidR="006A7857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>A. Marek, Prawo karne, Wydawnictwo C.H.Beck 201</w:t>
            </w:r>
            <w:r w:rsidRPr="00FB3773" w:rsidR="00BC6ABB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>9</w:t>
            </w:r>
          </w:p>
          <w:p w:rsidRPr="00FB3773" w:rsidR="006A7857" w:rsidP="4381DAA0" w:rsidRDefault="006A7857" w14:paraId="6C6592A4" w14:textId="2E0C94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</w:pP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A. Marek, </w:t>
            </w:r>
            <w:r w:rsidRPr="4381DAA0" w:rsidR="070BDE61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A. Marek-Ossowska, 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Prawo wykrocze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ń 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(materialne i procesowe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),</w:t>
            </w:r>
            <w:r w:rsidRPr="4381DAA0" w:rsidR="0349FD08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 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Wydawnictwo</w:t>
            </w:r>
            <w:r w:rsidRPr="4381DAA0" w:rsidR="6B4EC9DC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 xml:space="preserve"> C.H. Beck 20</w:t>
            </w:r>
            <w:r w:rsidRPr="4381DAA0" w:rsidR="070BDE61">
              <w:rPr>
                <w:rFonts w:ascii="Corbel" w:hAnsi="Corbel" w:eastAsia="Times New Roman" w:cs="Calibri" w:cstheme="minorAscii"/>
                <w:sz w:val="24"/>
                <w:szCs w:val="24"/>
                <w:lang w:eastAsia="pl-PL"/>
              </w:rPr>
              <w:t>19</w:t>
            </w:r>
          </w:p>
          <w:p w:rsidRPr="00FB3773" w:rsidR="00A61DE7" w:rsidP="0093527E" w:rsidRDefault="00C64FA7" w14:paraId="644FEB35" w14:textId="37366A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eastAsia="Times New Roman" w:cstheme="minorHAnsi"/>
                <w:bCs/>
                <w:sz w:val="24"/>
                <w:szCs w:val="24"/>
                <w:lang w:eastAsia="pl-PL"/>
              </w:rPr>
              <w:t xml:space="preserve">A. Barczak-Oplustil, M. Bielski, G. Bogdan, W. Górowski, P. Kardas, J. Majewski, J. Raglewski, </w:t>
            </w:r>
            <w:r w:rsidRP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W. Wróbel, 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Materiały do nauki prawa karnego materialnego. Kazusy, t</w:t>
            </w:r>
            <w:r w:rsidRPr="00FB3773" w:rsidR="00F317F0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es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ty. Zadania argum</w:t>
            </w:r>
            <w:r w:rsidR="002C0D7F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e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ntacyjne</w:t>
            </w:r>
            <w:r w:rsidRPr="00FB3773" w:rsid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, </w:t>
            </w:r>
            <w:r w:rsidRPr="00FB3773" w:rsidR="0006453D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>Wolters Kluwer 2012.</w:t>
            </w:r>
          </w:p>
          <w:p w:rsidRPr="00FB3773" w:rsidR="00FB3773" w:rsidP="00FB3773" w:rsidRDefault="00FB3773" w14:paraId="4D880506" w14:textId="5DA22FAC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eastAsia="Times New Roman" w:cstheme="minorHAnsi"/>
                <w:bCs/>
                <w:color w:val="000000" w:themeColor="text1"/>
                <w:sz w:val="24"/>
                <w:szCs w:val="24"/>
                <w:lang w:eastAsia="pl-PL"/>
              </w:rPr>
              <w:t xml:space="preserve">A. Golonka, 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Niepoczytalność i poczytalność ograniczona,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Wydaw.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LEX &amp; Wolters Kluwer, Warszawa 2013, </w:t>
            </w:r>
          </w:p>
          <w:p w:rsidRPr="00FB3773" w:rsidR="00FB3773" w:rsidP="00FB3773" w:rsidRDefault="00FB3773" w14:paraId="7290E4F0" w14:textId="043E1FBB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A. Golonka, Psychologiczne kryteria oceny poczytalności sprawcy czynu zabronionego,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color w:val="000000"/>
                <w:sz w:val="24"/>
                <w:szCs w:val="24"/>
                <w:bdr w:val="none" w:color="auto" w:sz="0" w:space="0" w:frame="1"/>
              </w:rPr>
              <w:t>„Wojskowy Przegląd Prawniczy” 2012, nr 3-4,</w:t>
            </w:r>
          </w:p>
          <w:p w:rsidRPr="00FB3773" w:rsidR="00FB3773" w:rsidP="00FB3773" w:rsidRDefault="00FB3773" w14:paraId="28A1E053" w14:textId="3BF0AD93">
            <w:pPr>
              <w:spacing w:after="0" w:line="240" w:lineRule="auto"/>
              <w:jc w:val="both"/>
              <w:textAlignment w:val="baseline"/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A. Golonka, Świadomość, jej zaburzenia oraz ich wpływ na wyłączenie odpowiedzialności karnej sprawcy czynu zabronionego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[w:]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Interdyscyplinarność badań w naukach penalnych,</w:t>
            </w:r>
            <w:r w:rsidRPr="00FB3773">
              <w:rPr>
                <w:rStyle w:val="apple-converted-space"/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> </w:t>
            </w:r>
            <w:r w:rsidRPr="00FB3773">
              <w:rPr>
                <w:rFonts w:ascii="Corbel" w:hAnsi="Corbel" w:cstheme="minorHAnsi"/>
                <w:iCs/>
                <w:color w:val="000000"/>
                <w:sz w:val="24"/>
                <w:szCs w:val="24"/>
                <w:bdr w:val="none" w:color="auto" w:sz="0" w:space="0" w:frame="1"/>
              </w:rPr>
              <w:t xml:space="preserve">red. I. Sepioło, wydaw. C.H. Beck, Warszawa 2012, </w:t>
            </w:r>
          </w:p>
          <w:p w:rsidRPr="00FB3773" w:rsidR="0093527E" w:rsidP="0093527E" w:rsidRDefault="0093527E" w14:paraId="03DF5072" w14:textId="291AA8CB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Osoby z niepełnosprawnością jako szczególnie narażone na przemoc motywowaną pogardą lub nienawiścią.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Państwo i Prawo</w:t>
            </w:r>
            <w:r w:rsidRPr="00FB3773">
              <w:rPr>
                <w:rFonts w:ascii="Corbel" w:hAnsi="Corbel" w:cstheme="minorHAnsi"/>
                <w:color w:val="2D2D2D"/>
              </w:rPr>
              <w:t>. 2018</w:t>
            </w:r>
            <w:r w:rsidRPr="00FB3773" w:rsidR="00FB3773">
              <w:rPr>
                <w:rFonts w:ascii="Corbel" w:hAnsi="Corbel" w:cstheme="minorHAnsi"/>
                <w:color w:val="2D2D2D"/>
              </w:rPr>
              <w:t>, nr</w:t>
            </w:r>
            <w:r w:rsidRPr="00FB3773">
              <w:rPr>
                <w:rFonts w:ascii="Corbel" w:hAnsi="Corbel" w:cstheme="minorHAnsi"/>
                <w:color w:val="2D2D2D"/>
              </w:rPr>
              <w:t>7</w:t>
            </w:r>
            <w:r w:rsidRPr="00FB3773" w:rsidR="00FB3773">
              <w:rPr>
                <w:rFonts w:ascii="Corbel" w:hAnsi="Corbel" w:cstheme="minorHAnsi"/>
                <w:color w:val="2D2D2D"/>
              </w:rPr>
              <w:t>,</w:t>
            </w:r>
          </w:p>
          <w:p w:rsidRPr="00FB3773" w:rsidR="0093527E" w:rsidP="0093527E" w:rsidRDefault="0093527E" w14:paraId="291DDCF0" w14:textId="14806F83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 Habrat, Osoba nieporadna jako pokrzywdzona przestępstwem znęcania się.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Stud Prawnicze</w:t>
            </w:r>
            <w:r w:rsidRPr="00FB3773">
              <w:rPr>
                <w:rFonts w:ascii="Corbel" w:hAnsi="Corbel" w:cstheme="minorHAnsi"/>
                <w:color w:val="2D2D2D"/>
              </w:rPr>
              <w:t>. 2018;</w:t>
            </w:r>
          </w:p>
          <w:p w:rsidRPr="00FB3773" w:rsidR="0093527E" w:rsidP="0093527E" w:rsidRDefault="0093527E" w14:paraId="79B1AD83" w14:textId="22EA6063">
            <w:pPr>
              <w:pStyle w:val="NormalnyWeb"/>
              <w:spacing w:before="0" w:beforeAutospacing="0" w:after="0" w:afterAutospacing="0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D.Habrat Prawnokarna ochrona praw pracownika związana z bezpieczeństwem i higieną pracy. In: Bosak M, ed.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Funkcja Ochronna Prawa Pracy a Wyzwania Współczesności</w:t>
            </w:r>
            <w:r w:rsidRPr="00FB3773">
              <w:rPr>
                <w:rFonts w:ascii="Corbel" w:hAnsi="Corbel" w:cstheme="minorHAnsi"/>
                <w:color w:val="2D2D2D"/>
              </w:rPr>
              <w:t>. Warszawa; 2014:189-199</w:t>
            </w:r>
          </w:p>
          <w:p w:rsidRPr="00FB3773" w:rsidR="0093527E" w:rsidP="00EF25BA" w:rsidRDefault="0093527E" w14:paraId="5F59090F" w14:textId="0E57D395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 w:cstheme="minorHAnsi"/>
                <w:color w:val="2D2D2D"/>
              </w:rPr>
            </w:pPr>
            <w:r w:rsidRPr="00FB3773">
              <w:rPr>
                <w:rFonts w:ascii="Corbel" w:hAnsi="Corbel" w:cstheme="minorHAnsi"/>
                <w:color w:val="2D2D2D"/>
              </w:rPr>
              <w:t>D.Habrat, Prawnokarna konstrukcja winy w odniesieniu do osób fizycznych i podmiotów zbiorowych. Zarys problematyki.</w:t>
            </w:r>
            <w:r w:rsidRPr="00FB3773">
              <w:rPr>
                <w:rStyle w:val="apple-converted-space"/>
                <w:rFonts w:ascii="Corbel" w:hAnsi="Corbel" w:cstheme="minorHAnsi"/>
                <w:color w:val="2D2D2D"/>
              </w:rPr>
              <w:t> </w:t>
            </w:r>
            <w:r w:rsidRPr="00FB3773">
              <w:rPr>
                <w:rFonts w:ascii="Corbel" w:hAnsi="Corbel" w:cstheme="minorHAnsi"/>
                <w:iCs/>
                <w:color w:val="2D2D2D"/>
              </w:rPr>
              <w:t>Zeszyty Naukowe Uniwersytetu Rzeszowskiego Seria Prawo</w:t>
            </w:r>
            <w:r w:rsidRPr="00FB3773">
              <w:rPr>
                <w:rFonts w:ascii="Corbel" w:hAnsi="Corbel" w:cstheme="minorHAnsi"/>
                <w:color w:val="2D2D2D"/>
              </w:rPr>
              <w:t>. 2005</w:t>
            </w:r>
          </w:p>
          <w:p w:rsidRPr="00FB3773" w:rsidR="00EF25BA" w:rsidP="00EF25BA" w:rsidRDefault="00EF25BA" w14:paraId="0EA3BBB0" w14:textId="77777777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 w:cstheme="minorHAnsi"/>
                <w:color w:val="201F1E"/>
                <w:bdr w:val="none" w:color="auto" w:sz="0" w:space="0" w:frame="1"/>
              </w:rPr>
            </w:pPr>
            <w:r w:rsidRPr="00FB3773">
              <w:rPr>
                <w:rFonts w:ascii="Corbel" w:hAnsi="Corbel" w:cstheme="minorHAnsi"/>
                <w:color w:val="2D2D2D"/>
              </w:rPr>
              <w:t xml:space="preserve">M. Trybus, </w:t>
            </w:r>
            <w:r w:rsidRPr="00FB3773">
              <w:rPr>
                <w:rFonts w:ascii="Corbel" w:hAnsi="Corbel" w:cstheme="minorHAnsi"/>
                <w:color w:val="201F1E"/>
                <w:bdr w:val="none" w:color="auto" w:sz="0" w:space="0" w:frame="1"/>
              </w:rPr>
              <w:t xml:space="preserve">Zabójstwo w rzymskim oraz polskim prawie karnym. Uwagi na tle zachodzących zmian w ujęciu tego przestępstwa”, Zeszyty Naukowe Uniwersytetu Rzeszowskiego. Seria Prawnicza. Prawo 22, Wydawnictwo UR, Rzeszów 2018, </w:t>
            </w:r>
          </w:p>
          <w:p w:rsidRPr="00FB3773" w:rsidR="00EF25BA" w:rsidP="00EF25BA" w:rsidRDefault="00EF25BA" w14:paraId="5A5CA3F7" w14:textId="3AFC65B3">
            <w:pPr>
              <w:pStyle w:val="x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orbel" w:hAnsi="Corbel"/>
              </w:rPr>
            </w:pPr>
            <w:r w:rsidRPr="00FB3773">
              <w:rPr>
                <w:rFonts w:ascii="Corbel" w:hAnsi="Corbel" w:cstheme="minorHAnsi"/>
                <w:color w:val="201F1E"/>
                <w:bdr w:val="none" w:color="auto" w:sz="0" w:space="0" w:frame="1"/>
              </w:rPr>
              <w:t>M. Trybus, Nielegalne przekroczenie granicy – aspekty prawnokarne</w:t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t xml:space="preserve">, Studia Prawnoustrojowe 2019, nr 46, </w:t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br/>
            </w:r>
            <w:r w:rsidRPr="00FB3773">
              <w:rPr>
                <w:rFonts w:ascii="Corbel" w:hAnsi="Corbel"/>
                <w:color w:val="201F1E"/>
                <w:bdr w:val="none" w:color="auto" w:sz="0" w:space="0" w:frame="1"/>
              </w:rPr>
              <w:t xml:space="preserve">M. Trybus, Przestępstwo kwalifikowane przez następstwo jako zbrodnia – rozważania teoretyczne i praktyczne (w:), Prawo karne w obliczu zmian i aktualnych problemów polityki kryminalnej, red. A. Golonka, M. Trybus, AG edit., Rzeszów 2018, </w:t>
            </w:r>
          </w:p>
          <w:p w:rsidRPr="00FB3773" w:rsidR="00907A94" w:rsidP="00EF25BA" w:rsidRDefault="00907A94" w14:paraId="7348423C" w14:textId="659815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>Instytucja przygotowania do popełnienia przestępstwa (uwagi na tle art. 252 k.k.), Państwo i Prawo 2016</w:t>
            </w:r>
            <w:r w:rsidRPr="00FB3773" w:rsidR="00A61DE7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 r., nr 10.</w:t>
            </w:r>
          </w:p>
          <w:p w:rsidRPr="00FB3773" w:rsidR="00907A94" w:rsidP="00EF25BA" w:rsidRDefault="00A61DE7" w14:paraId="233498C5" w14:textId="22A59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K. Czeszejko-Sochacka, </w:t>
            </w:r>
            <w:r w:rsidRPr="00FB3773" w:rsidR="00907A94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Przestępstwo wzięcia zakładnika jako przestępstwo przeciwko porządkowi publicznemu, </w:t>
            </w:r>
            <w:r w:rsidRPr="00FB3773" w:rsidR="00907A94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Państwo i Prawo</w:t>
            </w:r>
            <w:r w:rsidRPr="00FB3773" w:rsidR="00907A94">
              <w:rPr>
                <w:rStyle w:val="apple-converted-space"/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 </w:t>
            </w:r>
            <w:r w:rsidRPr="00FB3773" w:rsidR="00907A94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>2013</w:t>
            </w:r>
            <w:r w:rsidRPr="00FB3773">
              <w:rPr>
                <w:rFonts w:ascii="Corbel" w:hAnsi="Corbel" w:cs="Arial"/>
                <w:color w:val="000000" w:themeColor="text1"/>
                <w:spacing w:val="4"/>
                <w:sz w:val="24"/>
                <w:szCs w:val="24"/>
              </w:rPr>
              <w:t xml:space="preserve"> r., nr 9</w:t>
            </w:r>
          </w:p>
          <w:p w:rsidRPr="00FB3773" w:rsidR="00A61DE7" w:rsidP="00EF25BA" w:rsidRDefault="00A61DE7" w14:paraId="523A0820" w14:textId="4538EDD9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lang w:eastAsia="pl-PL"/>
              </w:rPr>
            </w:pPr>
            <w:r w:rsidRPr="00FB3773">
              <w:rPr>
                <w:rFonts w:ascii="Corbel" w:hAnsi="Corbel" w:cs="Calibri"/>
                <w:color w:val="000000" w:themeColor="text1"/>
                <w:sz w:val="24"/>
                <w:szCs w:val="24"/>
              </w:rPr>
              <w:t>K. Czeszejko-Sochacka, N</w:t>
            </w:r>
            <w:r w:rsidRPr="00FB3773">
              <w:rPr>
                <w:rFonts w:ascii="Corbel" w:hAnsi="Corbel" w:cs="Arial"/>
                <w:color w:val="000000" w:themeColor="text1"/>
                <w:sz w:val="24"/>
                <w:szCs w:val="24"/>
              </w:rPr>
              <w:t xml:space="preserve">amowa lub pomoc do samobójstwa (zagadnienia wybrane), (w:) </w:t>
            </w:r>
            <w:hyperlink w:history="1" r:id="rId8">
              <w:r w:rsidRPr="00FB3773">
                <w:rPr>
                  <w:rStyle w:val="Hipercze"/>
                  <w:rFonts w:ascii="Corbel" w:hAnsi="Corbel"/>
                  <w:bCs/>
                  <w:color w:val="000000" w:themeColor="text1"/>
                  <w:sz w:val="24"/>
                  <w:szCs w:val="24"/>
                  <w:u w:val="none"/>
                </w:rPr>
                <w:t>Przestępstwa przeciwko życiu i zdrowiu</w:t>
              </w:r>
            </w:hyperlink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FB3773">
              <w:rPr>
                <w:rStyle w:val="apple-converted-space"/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  <w:r w:rsidRPr="00FB3773">
              <w:rPr>
                <w:rStyle w:val="f975b"/>
                <w:rFonts w:ascii="Corbel" w:hAnsi="Corbel"/>
                <w:color w:val="000000" w:themeColor="text1"/>
                <w:sz w:val="24"/>
                <w:szCs w:val="24"/>
              </w:rPr>
              <w:t xml:space="preserve">aspekty prawne, kryminologiczne i kryminalistyczne, 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red. D</w:t>
            </w:r>
            <w:r w:rsidRPr="00FB3773" w:rsidR="00E95524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>.</w:t>
            </w:r>
            <w:r w:rsidRPr="00FB3773">
              <w:rPr>
                <w:rStyle w:val="f975c"/>
                <w:rFonts w:ascii="Corbel" w:hAnsi="Corbel"/>
                <w:color w:val="000000" w:themeColor="text1"/>
                <w:sz w:val="24"/>
                <w:szCs w:val="24"/>
              </w:rPr>
              <w:t xml:space="preserve"> Semków, Warszawa 2018.</w:t>
            </w:r>
          </w:p>
          <w:p w:rsidRPr="00FB3773" w:rsidR="00B36966" w:rsidP="00FB3773" w:rsidRDefault="00B36966" w14:paraId="3C61FCD4" w14:textId="038E9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mallCaps/>
                <w:color w:val="000000"/>
                <w:sz w:val="24"/>
                <w:szCs w:val="24"/>
              </w:rPr>
            </w:pPr>
          </w:p>
        </w:tc>
      </w:tr>
    </w:tbl>
    <w:p w:rsidRPr="009A60B5" w:rsidR="0085747A" w:rsidP="009C54AE" w:rsidRDefault="0085747A" w14:paraId="5A6DCC4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A60B5" w:rsidR="0085747A" w:rsidP="009C54AE" w:rsidRDefault="0085747A" w14:paraId="4142F6D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A60B5" w:rsidR="0085747A" w:rsidP="00F83B28" w:rsidRDefault="0085747A" w14:paraId="41048CA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A60B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A60B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6166" w:rsidP="00C16ABF" w:rsidRDefault="001A6166" w14:paraId="607F030E" w14:textId="77777777">
      <w:pPr>
        <w:spacing w:after="0" w:line="240" w:lineRule="auto"/>
      </w:pPr>
      <w:r>
        <w:separator/>
      </w:r>
    </w:p>
  </w:endnote>
  <w:endnote w:type="continuationSeparator" w:id="0">
    <w:p w:rsidR="001A6166" w:rsidP="00C16ABF" w:rsidRDefault="001A6166" w14:paraId="6D77BAE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6166" w:rsidP="00C16ABF" w:rsidRDefault="001A6166" w14:paraId="3FAB8198" w14:textId="77777777">
      <w:pPr>
        <w:spacing w:after="0" w:line="240" w:lineRule="auto"/>
      </w:pPr>
      <w:r>
        <w:separator/>
      </w:r>
    </w:p>
  </w:footnote>
  <w:footnote w:type="continuationSeparator" w:id="0">
    <w:p w:rsidR="001A6166" w:rsidP="00C16ABF" w:rsidRDefault="001A6166" w14:paraId="1E135CDF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593A147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BA833E7"/>
    <w:multiLevelType w:val="hybridMultilevel"/>
    <w:tmpl w:val="DAE2B2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view w:val="normal"/>
  <w:zoom w:percent="17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6369"/>
    <w:rsid w:val="000077B4"/>
    <w:rsid w:val="00015256"/>
    <w:rsid w:val="00015B8F"/>
    <w:rsid w:val="00020520"/>
    <w:rsid w:val="00022ECE"/>
    <w:rsid w:val="00042A51"/>
    <w:rsid w:val="00042D2E"/>
    <w:rsid w:val="00044C82"/>
    <w:rsid w:val="0006453D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055E"/>
    <w:rsid w:val="000D04B0"/>
    <w:rsid w:val="000F1C57"/>
    <w:rsid w:val="000F5615"/>
    <w:rsid w:val="001217DE"/>
    <w:rsid w:val="00124BFF"/>
    <w:rsid w:val="0012560E"/>
    <w:rsid w:val="00127108"/>
    <w:rsid w:val="00134B13"/>
    <w:rsid w:val="00146BC0"/>
    <w:rsid w:val="00153C41"/>
    <w:rsid w:val="00154381"/>
    <w:rsid w:val="00163659"/>
    <w:rsid w:val="001640A7"/>
    <w:rsid w:val="00164FA7"/>
    <w:rsid w:val="00166A03"/>
    <w:rsid w:val="001718A7"/>
    <w:rsid w:val="0017286E"/>
    <w:rsid w:val="001737CF"/>
    <w:rsid w:val="00176083"/>
    <w:rsid w:val="00192F37"/>
    <w:rsid w:val="001A5DEA"/>
    <w:rsid w:val="001A6166"/>
    <w:rsid w:val="001A70D2"/>
    <w:rsid w:val="001D657B"/>
    <w:rsid w:val="001D7B54"/>
    <w:rsid w:val="001E0209"/>
    <w:rsid w:val="001F2CA2"/>
    <w:rsid w:val="002144C0"/>
    <w:rsid w:val="00214F81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0A1"/>
    <w:rsid w:val="002B6119"/>
    <w:rsid w:val="002C0D7F"/>
    <w:rsid w:val="002C1F06"/>
    <w:rsid w:val="002D3375"/>
    <w:rsid w:val="002D73D4"/>
    <w:rsid w:val="002E4401"/>
    <w:rsid w:val="002F02A3"/>
    <w:rsid w:val="002F194F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D0"/>
    <w:rsid w:val="00363F78"/>
    <w:rsid w:val="0037606B"/>
    <w:rsid w:val="003A0A5B"/>
    <w:rsid w:val="003A1176"/>
    <w:rsid w:val="003B0DE3"/>
    <w:rsid w:val="003C0BAE"/>
    <w:rsid w:val="003D18A9"/>
    <w:rsid w:val="003D6C6F"/>
    <w:rsid w:val="003D6CE2"/>
    <w:rsid w:val="003E1941"/>
    <w:rsid w:val="003E2FE6"/>
    <w:rsid w:val="003E49D5"/>
    <w:rsid w:val="003E4B91"/>
    <w:rsid w:val="003F38C0"/>
    <w:rsid w:val="00414E3C"/>
    <w:rsid w:val="0042244A"/>
    <w:rsid w:val="0042745A"/>
    <w:rsid w:val="00431D5C"/>
    <w:rsid w:val="004362C6"/>
    <w:rsid w:val="00437FA2"/>
    <w:rsid w:val="00445970"/>
    <w:rsid w:val="004500CB"/>
    <w:rsid w:val="00461EFC"/>
    <w:rsid w:val="004652C2"/>
    <w:rsid w:val="004706D1"/>
    <w:rsid w:val="00471326"/>
    <w:rsid w:val="0047598D"/>
    <w:rsid w:val="004772C5"/>
    <w:rsid w:val="004840FD"/>
    <w:rsid w:val="00490F7D"/>
    <w:rsid w:val="00491678"/>
    <w:rsid w:val="004968E2"/>
    <w:rsid w:val="00497B72"/>
    <w:rsid w:val="004A3EEA"/>
    <w:rsid w:val="004A4D1F"/>
    <w:rsid w:val="004C6F0E"/>
    <w:rsid w:val="004D45AE"/>
    <w:rsid w:val="004D5282"/>
    <w:rsid w:val="004F1551"/>
    <w:rsid w:val="004F55A3"/>
    <w:rsid w:val="0050496F"/>
    <w:rsid w:val="0050653D"/>
    <w:rsid w:val="00513B6F"/>
    <w:rsid w:val="00517C63"/>
    <w:rsid w:val="005363C4"/>
    <w:rsid w:val="00536BDE"/>
    <w:rsid w:val="00543ACC"/>
    <w:rsid w:val="0055070B"/>
    <w:rsid w:val="0055279A"/>
    <w:rsid w:val="0056696D"/>
    <w:rsid w:val="0059484D"/>
    <w:rsid w:val="005A0855"/>
    <w:rsid w:val="005A3196"/>
    <w:rsid w:val="005C05BB"/>
    <w:rsid w:val="005C080F"/>
    <w:rsid w:val="005C55E5"/>
    <w:rsid w:val="005C696A"/>
    <w:rsid w:val="005E6E85"/>
    <w:rsid w:val="005F31D2"/>
    <w:rsid w:val="0061029B"/>
    <w:rsid w:val="00617230"/>
    <w:rsid w:val="00621CE1"/>
    <w:rsid w:val="00627A00"/>
    <w:rsid w:val="00627FC9"/>
    <w:rsid w:val="00630C41"/>
    <w:rsid w:val="00647FA8"/>
    <w:rsid w:val="00650C5F"/>
    <w:rsid w:val="00654934"/>
    <w:rsid w:val="006620D9"/>
    <w:rsid w:val="00671958"/>
    <w:rsid w:val="00675843"/>
    <w:rsid w:val="00696477"/>
    <w:rsid w:val="006A7857"/>
    <w:rsid w:val="006B3BB6"/>
    <w:rsid w:val="006D050F"/>
    <w:rsid w:val="006D6139"/>
    <w:rsid w:val="006E5D65"/>
    <w:rsid w:val="006E62C7"/>
    <w:rsid w:val="006F1282"/>
    <w:rsid w:val="006F1FBC"/>
    <w:rsid w:val="006F31E2"/>
    <w:rsid w:val="007019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838"/>
    <w:rsid w:val="00797839"/>
    <w:rsid w:val="007A4022"/>
    <w:rsid w:val="007A6E6E"/>
    <w:rsid w:val="007C0484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662E7"/>
    <w:rsid w:val="00880AB2"/>
    <w:rsid w:val="00884922"/>
    <w:rsid w:val="00885F64"/>
    <w:rsid w:val="008917F9"/>
    <w:rsid w:val="008A210C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7A94"/>
    <w:rsid w:val="00916188"/>
    <w:rsid w:val="00923D7D"/>
    <w:rsid w:val="0093527E"/>
    <w:rsid w:val="00936AE1"/>
    <w:rsid w:val="009508DF"/>
    <w:rsid w:val="00950DAC"/>
    <w:rsid w:val="00951E99"/>
    <w:rsid w:val="00954A07"/>
    <w:rsid w:val="0096494D"/>
    <w:rsid w:val="0099768D"/>
    <w:rsid w:val="00997F14"/>
    <w:rsid w:val="009A60B5"/>
    <w:rsid w:val="009A78D9"/>
    <w:rsid w:val="009C3E31"/>
    <w:rsid w:val="009C54AE"/>
    <w:rsid w:val="009C788E"/>
    <w:rsid w:val="009D42BC"/>
    <w:rsid w:val="009E3B41"/>
    <w:rsid w:val="009F3C5C"/>
    <w:rsid w:val="009F4610"/>
    <w:rsid w:val="00A00ECC"/>
    <w:rsid w:val="00A101F3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1510"/>
    <w:rsid w:val="00A61DE7"/>
    <w:rsid w:val="00A65940"/>
    <w:rsid w:val="00A84C85"/>
    <w:rsid w:val="00A97DE1"/>
    <w:rsid w:val="00AB053C"/>
    <w:rsid w:val="00AC7CA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4D3"/>
    <w:rsid w:val="00B135B1"/>
    <w:rsid w:val="00B26881"/>
    <w:rsid w:val="00B3130B"/>
    <w:rsid w:val="00B31569"/>
    <w:rsid w:val="00B36966"/>
    <w:rsid w:val="00B40ADB"/>
    <w:rsid w:val="00B42C64"/>
    <w:rsid w:val="00B437D9"/>
    <w:rsid w:val="00B43B77"/>
    <w:rsid w:val="00B43E80"/>
    <w:rsid w:val="00B53BC4"/>
    <w:rsid w:val="00B607DB"/>
    <w:rsid w:val="00B66529"/>
    <w:rsid w:val="00B7452A"/>
    <w:rsid w:val="00B75946"/>
    <w:rsid w:val="00B8056E"/>
    <w:rsid w:val="00B819C8"/>
    <w:rsid w:val="00B82308"/>
    <w:rsid w:val="00B90885"/>
    <w:rsid w:val="00B95220"/>
    <w:rsid w:val="00BB520A"/>
    <w:rsid w:val="00BB6E4D"/>
    <w:rsid w:val="00BC6ABB"/>
    <w:rsid w:val="00BD3869"/>
    <w:rsid w:val="00BD3F36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4FA7"/>
    <w:rsid w:val="00C67E92"/>
    <w:rsid w:val="00C70A26"/>
    <w:rsid w:val="00C766DF"/>
    <w:rsid w:val="00C80AAE"/>
    <w:rsid w:val="00C94B98"/>
    <w:rsid w:val="00CA2B96"/>
    <w:rsid w:val="00CA5089"/>
    <w:rsid w:val="00CC14D0"/>
    <w:rsid w:val="00CC6E02"/>
    <w:rsid w:val="00CD6897"/>
    <w:rsid w:val="00CE5BAC"/>
    <w:rsid w:val="00CF25BE"/>
    <w:rsid w:val="00CF78ED"/>
    <w:rsid w:val="00D02B25"/>
    <w:rsid w:val="00D02EBA"/>
    <w:rsid w:val="00D11486"/>
    <w:rsid w:val="00D17C3C"/>
    <w:rsid w:val="00D20262"/>
    <w:rsid w:val="00D26B2C"/>
    <w:rsid w:val="00D272CC"/>
    <w:rsid w:val="00D352C9"/>
    <w:rsid w:val="00D425B2"/>
    <w:rsid w:val="00D428D6"/>
    <w:rsid w:val="00D552B2"/>
    <w:rsid w:val="00D608D1"/>
    <w:rsid w:val="00D7357C"/>
    <w:rsid w:val="00D74119"/>
    <w:rsid w:val="00D8075B"/>
    <w:rsid w:val="00D8678B"/>
    <w:rsid w:val="00DA2114"/>
    <w:rsid w:val="00DA7731"/>
    <w:rsid w:val="00DC5E61"/>
    <w:rsid w:val="00DD288D"/>
    <w:rsid w:val="00DE09C0"/>
    <w:rsid w:val="00DE4A14"/>
    <w:rsid w:val="00DF320D"/>
    <w:rsid w:val="00DF71C8"/>
    <w:rsid w:val="00E03B3F"/>
    <w:rsid w:val="00E129B8"/>
    <w:rsid w:val="00E21E7D"/>
    <w:rsid w:val="00E22FBC"/>
    <w:rsid w:val="00E24BF5"/>
    <w:rsid w:val="00E25338"/>
    <w:rsid w:val="00E51E44"/>
    <w:rsid w:val="00E63348"/>
    <w:rsid w:val="00E662E0"/>
    <w:rsid w:val="00E77E88"/>
    <w:rsid w:val="00E8107D"/>
    <w:rsid w:val="00E846E5"/>
    <w:rsid w:val="00E9552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5BA"/>
    <w:rsid w:val="00F01C98"/>
    <w:rsid w:val="00F034DC"/>
    <w:rsid w:val="00F070AB"/>
    <w:rsid w:val="00F17567"/>
    <w:rsid w:val="00F27A7B"/>
    <w:rsid w:val="00F317F0"/>
    <w:rsid w:val="00F3665B"/>
    <w:rsid w:val="00F526AF"/>
    <w:rsid w:val="00F617C3"/>
    <w:rsid w:val="00F7066B"/>
    <w:rsid w:val="00F83B28"/>
    <w:rsid w:val="00FA46E5"/>
    <w:rsid w:val="00FB171A"/>
    <w:rsid w:val="00FB3773"/>
    <w:rsid w:val="00FB7DBA"/>
    <w:rsid w:val="00FC1C25"/>
    <w:rsid w:val="00FC3F45"/>
    <w:rsid w:val="00FD503F"/>
    <w:rsid w:val="00FD7589"/>
    <w:rsid w:val="00FE0C42"/>
    <w:rsid w:val="00FF016A"/>
    <w:rsid w:val="00FF1401"/>
    <w:rsid w:val="00FF5E7D"/>
    <w:rsid w:val="0349FD08"/>
    <w:rsid w:val="070BDE61"/>
    <w:rsid w:val="086780E6"/>
    <w:rsid w:val="095299EE"/>
    <w:rsid w:val="09F0C198"/>
    <w:rsid w:val="15FC1804"/>
    <w:rsid w:val="1B192D87"/>
    <w:rsid w:val="2527E122"/>
    <w:rsid w:val="2D52B1B0"/>
    <w:rsid w:val="2EF1726D"/>
    <w:rsid w:val="3C8CC733"/>
    <w:rsid w:val="3CF67E59"/>
    <w:rsid w:val="4381DAA0"/>
    <w:rsid w:val="4AC9DECB"/>
    <w:rsid w:val="4C067372"/>
    <w:rsid w:val="4DDA94C7"/>
    <w:rsid w:val="4FA4FFF6"/>
    <w:rsid w:val="51EC62FD"/>
    <w:rsid w:val="5C530E5D"/>
    <w:rsid w:val="5F941A4B"/>
    <w:rsid w:val="64D2FF93"/>
    <w:rsid w:val="6B4EC9DC"/>
    <w:rsid w:val="6F49DE58"/>
    <w:rsid w:val="742A5359"/>
    <w:rsid w:val="75398ADD"/>
    <w:rsid w:val="77805BC8"/>
    <w:rsid w:val="79F0F90B"/>
    <w:rsid w:val="7B23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458A"/>
  <w15:docId w15:val="{C3DA0C21-1B49-492E-BFEF-F87DB62EC9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907A94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/>
      <w:b/>
      <w:bCs/>
      <w:sz w:val="36"/>
      <w:szCs w:val="36"/>
      <w:lang w:eastAsia="pl-P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agwek2Znak" w:customStyle="1">
    <w:name w:val="Nagłówek 2 Znak"/>
    <w:basedOn w:val="Domylnaczcionkaakapitu"/>
    <w:link w:val="Nagwek2"/>
    <w:uiPriority w:val="9"/>
    <w:rsid w:val="00907A94"/>
    <w:rPr>
      <w:rFonts w:eastAsia="Times New Roman"/>
      <w:b/>
      <w:bCs/>
      <w:sz w:val="36"/>
      <w:szCs w:val="36"/>
    </w:rPr>
  </w:style>
  <w:style w:type="character" w:styleId="apple-converted-space" w:customStyle="1">
    <w:name w:val="apple-converted-space"/>
    <w:basedOn w:val="Domylnaczcionkaakapitu"/>
    <w:rsid w:val="00907A94"/>
  </w:style>
  <w:style w:type="character" w:styleId="f975a" w:customStyle="1">
    <w:name w:val="f_975a"/>
    <w:basedOn w:val="Domylnaczcionkaakapitu"/>
    <w:rsid w:val="00A61DE7"/>
  </w:style>
  <w:style w:type="character" w:styleId="f975b" w:customStyle="1">
    <w:name w:val="f_975b"/>
    <w:basedOn w:val="Domylnaczcionkaakapitu"/>
    <w:rsid w:val="00A61DE7"/>
  </w:style>
  <w:style w:type="character" w:styleId="f975c" w:customStyle="1">
    <w:name w:val="f_975c"/>
    <w:basedOn w:val="Domylnaczcionkaakapitu"/>
    <w:rsid w:val="00A61DE7"/>
  </w:style>
  <w:style w:type="paragraph" w:styleId="NormalnyWeb">
    <w:name w:val="Normal (Web)"/>
    <w:basedOn w:val="Normalny"/>
    <w:uiPriority w:val="99"/>
    <w:unhideWhenUsed/>
    <w:rsid w:val="0093527E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xgmail-msolistparagraph" w:customStyle="1">
    <w:name w:val="x_gmail-msolistparagraph"/>
    <w:basedOn w:val="Normalny"/>
    <w:rsid w:val="00EF25BA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3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bibliografia.ur.edu.pl/cgi-bin/expertus3.cgi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openxmlformats.org/officeDocument/2006/relationships/fontTable" Target="fontTable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9904C-CAEF-2645-BD7C-5F0B51DC220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13</revision>
  <lastPrinted>2019-02-06T12:12:00.0000000Z</lastPrinted>
  <dcterms:created xsi:type="dcterms:W3CDTF">2023-09-06T16:30:00.0000000Z</dcterms:created>
  <dcterms:modified xsi:type="dcterms:W3CDTF">2023-09-27T12:47:12.2489389Z</dcterms:modified>
</coreProperties>
</file>